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BD3" w:rsidRPr="00961441" w:rsidRDefault="00D42BD3" w:rsidP="0075117B">
      <w:pPr>
        <w:jc w:val="center"/>
        <w:outlineLvl w:val="0"/>
        <w:rPr>
          <w:color w:val="auto"/>
          <w:sz w:val="28"/>
          <w:szCs w:val="28"/>
        </w:rPr>
      </w:pPr>
      <w:r w:rsidRPr="00961441">
        <w:rPr>
          <w:color w:val="auto"/>
          <w:sz w:val="28"/>
          <w:szCs w:val="28"/>
        </w:rPr>
        <w:t xml:space="preserve">АДМИНИСТРАЦИЯ </w:t>
      </w:r>
    </w:p>
    <w:p w:rsidR="00D42BD3" w:rsidRDefault="00D42BD3" w:rsidP="0075117B">
      <w:pPr>
        <w:jc w:val="center"/>
        <w:outlineLvl w:val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НИЖНЕКАМЕНСКОГО СЕЛЬСОВЕТА</w:t>
      </w:r>
    </w:p>
    <w:p w:rsidR="00D42BD3" w:rsidRDefault="00D42BD3" w:rsidP="0075117B">
      <w:pPr>
        <w:jc w:val="center"/>
        <w:outlineLvl w:val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ОРДЫНСКОГО РАЙОНА </w:t>
      </w:r>
    </w:p>
    <w:p w:rsidR="00D42BD3" w:rsidRPr="00961441" w:rsidRDefault="00D42BD3" w:rsidP="0075117B">
      <w:pPr>
        <w:jc w:val="center"/>
        <w:outlineLvl w:val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НОВОСИБИРСКОЙ ОБЛАСТИ</w:t>
      </w:r>
    </w:p>
    <w:p w:rsidR="00D42BD3" w:rsidRPr="00961441" w:rsidRDefault="00D42BD3" w:rsidP="0075117B">
      <w:pPr>
        <w:jc w:val="center"/>
        <w:rPr>
          <w:color w:val="auto"/>
          <w:sz w:val="28"/>
          <w:szCs w:val="28"/>
        </w:rPr>
      </w:pPr>
    </w:p>
    <w:p w:rsidR="00D42BD3" w:rsidRPr="00961441" w:rsidRDefault="00D42BD3" w:rsidP="0075117B">
      <w:pPr>
        <w:jc w:val="center"/>
        <w:rPr>
          <w:color w:val="auto"/>
          <w:sz w:val="28"/>
          <w:szCs w:val="28"/>
        </w:rPr>
      </w:pPr>
      <w:r w:rsidRPr="00961441">
        <w:rPr>
          <w:color w:val="auto"/>
          <w:sz w:val="28"/>
          <w:szCs w:val="28"/>
        </w:rPr>
        <w:t>ПОСТАНОВЛЕНИЕ</w:t>
      </w:r>
    </w:p>
    <w:p w:rsidR="00D42BD3" w:rsidRPr="00961441" w:rsidRDefault="00D42BD3" w:rsidP="0075117B">
      <w:pPr>
        <w:jc w:val="center"/>
        <w:rPr>
          <w:b/>
          <w:bCs/>
          <w:color w:val="auto"/>
          <w:sz w:val="28"/>
          <w:szCs w:val="28"/>
        </w:rPr>
      </w:pPr>
    </w:p>
    <w:p w:rsidR="00D42BD3" w:rsidRPr="00961441" w:rsidRDefault="00D42BD3" w:rsidP="00800203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от 13.12.2017г.                                                                                          № 64</w:t>
      </w:r>
    </w:p>
    <w:p w:rsidR="00D42BD3" w:rsidRPr="00961441" w:rsidRDefault="00D42BD3" w:rsidP="006063E9">
      <w:pPr>
        <w:keepNext/>
        <w:keepLines/>
        <w:widowControl/>
        <w:autoSpaceDE w:val="0"/>
        <w:autoSpaceDN w:val="0"/>
        <w:adjustRightInd w:val="0"/>
        <w:rPr>
          <w:color w:val="auto"/>
        </w:rPr>
      </w:pPr>
    </w:p>
    <w:p w:rsidR="00D42BD3" w:rsidRPr="00CE46F1" w:rsidRDefault="00D42BD3" w:rsidP="00462EC7">
      <w:pPr>
        <w:keepNext/>
        <w:keepLines/>
        <w:autoSpaceDE w:val="0"/>
        <w:autoSpaceDN w:val="0"/>
        <w:adjustRightInd w:val="0"/>
        <w:jc w:val="center"/>
        <w:rPr>
          <w:b/>
          <w:bCs/>
          <w:color w:val="auto"/>
        </w:rPr>
      </w:pPr>
      <w:r w:rsidRPr="00CE46F1">
        <w:rPr>
          <w:b/>
          <w:bCs/>
          <w:color w:val="auto"/>
          <w:lang w:eastAsia="ru-RU"/>
        </w:rPr>
        <w:t xml:space="preserve">О подготовке населения </w:t>
      </w:r>
      <w:r w:rsidRPr="00CE46F1">
        <w:rPr>
          <w:b/>
          <w:bCs/>
          <w:color w:val="auto"/>
        </w:rPr>
        <w:t xml:space="preserve"> администрации Нижнекаменского сельсовета Ордынского района </w:t>
      </w:r>
      <w:r w:rsidRPr="00CE46F1">
        <w:rPr>
          <w:rFonts w:eastAsia="Times New Roman"/>
          <w:b/>
          <w:bCs/>
          <w:color w:val="auto"/>
          <w:kern w:val="0"/>
          <w:lang w:eastAsia="ru-RU"/>
        </w:rPr>
        <w:t>Новосибирской области</w:t>
      </w:r>
      <w:r w:rsidRPr="00CE46F1">
        <w:rPr>
          <w:b/>
          <w:bCs/>
          <w:color w:val="auto"/>
          <w:lang w:eastAsia="ru-RU"/>
        </w:rPr>
        <w:t xml:space="preserve"> в области гражданской обороны</w:t>
      </w:r>
      <w:r w:rsidRPr="00CE46F1">
        <w:rPr>
          <w:b/>
          <w:bCs/>
          <w:color w:val="auto"/>
        </w:rPr>
        <w:t xml:space="preserve"> </w:t>
      </w:r>
    </w:p>
    <w:p w:rsidR="00D42BD3" w:rsidRPr="00961441" w:rsidRDefault="00D42BD3" w:rsidP="00462EC7">
      <w:pPr>
        <w:keepNext/>
        <w:keepLines/>
        <w:autoSpaceDE w:val="0"/>
        <w:autoSpaceDN w:val="0"/>
        <w:adjustRightInd w:val="0"/>
        <w:jc w:val="center"/>
        <w:rPr>
          <w:color w:val="auto"/>
          <w:sz w:val="28"/>
          <w:szCs w:val="28"/>
        </w:rPr>
      </w:pPr>
    </w:p>
    <w:p w:rsidR="00D42BD3" w:rsidRPr="00CE46F1" w:rsidRDefault="00D42BD3" w:rsidP="00713B7F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CE46F1">
        <w:rPr>
          <w:color w:val="auto"/>
        </w:rPr>
        <w:t xml:space="preserve">В соответствии с </w:t>
      </w:r>
      <w:r w:rsidRPr="00CE46F1">
        <w:rPr>
          <w:rFonts w:eastAsia="Times New Roman"/>
          <w:color w:val="auto"/>
          <w:kern w:val="0"/>
          <w:lang w:eastAsia="ru-RU"/>
        </w:rPr>
        <w:t xml:space="preserve">Федеральным </w:t>
      </w:r>
      <w:hyperlink r:id="rId7" w:history="1">
        <w:r w:rsidRPr="00CE46F1">
          <w:rPr>
            <w:rFonts w:eastAsia="Times New Roman"/>
            <w:color w:val="auto"/>
            <w:kern w:val="0"/>
            <w:lang w:eastAsia="ru-RU"/>
          </w:rPr>
          <w:t>законом</w:t>
        </w:r>
      </w:hyperlink>
      <w:r w:rsidRPr="00CE46F1">
        <w:rPr>
          <w:rFonts w:eastAsia="Times New Roman"/>
          <w:color w:val="auto"/>
          <w:kern w:val="0"/>
          <w:lang w:eastAsia="ru-RU"/>
        </w:rPr>
        <w:t xml:space="preserve"> от 12.02.1998 № 28-ФЗ «О гражданской обороне», </w:t>
      </w:r>
      <w:r w:rsidRPr="00CE46F1">
        <w:rPr>
          <w:color w:val="auto"/>
        </w:rPr>
        <w:t xml:space="preserve">постановлением Правительства Российской Федерации </w:t>
      </w:r>
      <w:r w:rsidRPr="00CE46F1">
        <w:rPr>
          <w:rFonts w:eastAsia="Times New Roman"/>
          <w:color w:val="auto"/>
          <w:kern w:val="0"/>
          <w:lang w:eastAsia="ru-RU"/>
        </w:rPr>
        <w:t xml:space="preserve">от 02.11.2000 № 841 </w:t>
      </w:r>
      <w:r w:rsidRPr="00CE46F1">
        <w:rPr>
          <w:color w:val="auto"/>
        </w:rPr>
        <w:t>«</w:t>
      </w:r>
      <w:r w:rsidRPr="00CE46F1">
        <w:rPr>
          <w:rFonts w:eastAsia="Times New Roman"/>
          <w:color w:val="auto"/>
          <w:kern w:val="0"/>
          <w:lang w:eastAsia="ru-RU"/>
        </w:rPr>
        <w:t>Об утверждении Положения о подготовке населения в области гражданской обороны»</w:t>
      </w:r>
      <w:r w:rsidRPr="00CE46F1">
        <w:rPr>
          <w:color w:val="auto"/>
        </w:rPr>
        <w:t xml:space="preserve">, в целях совершенствования подготовки населения в администрации Нижнекаменского сельсовета Ордынского района </w:t>
      </w:r>
      <w:r w:rsidRPr="00CE46F1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CE46F1">
        <w:rPr>
          <w:color w:val="auto"/>
          <w:lang w:eastAsia="ru-RU"/>
        </w:rPr>
        <w:t xml:space="preserve"> </w:t>
      </w:r>
      <w:r w:rsidRPr="00CE46F1">
        <w:rPr>
          <w:color w:val="auto"/>
        </w:rPr>
        <w:t>к действиям по обеспечению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  <w:r w:rsidRPr="00CE46F1">
        <w:rPr>
          <w:rFonts w:eastAsia="Times New Roman"/>
          <w:color w:val="auto"/>
          <w:kern w:val="0"/>
          <w:lang w:eastAsia="ru-RU"/>
        </w:rPr>
        <w:t xml:space="preserve"> </w:t>
      </w:r>
    </w:p>
    <w:p w:rsidR="00D42BD3" w:rsidRPr="00CE46F1" w:rsidRDefault="00D42BD3" w:rsidP="00800203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CE46F1">
        <w:rPr>
          <w:rFonts w:eastAsia="Times New Roman"/>
          <w:color w:val="auto"/>
          <w:kern w:val="0"/>
          <w:lang w:eastAsia="ru-RU"/>
        </w:rPr>
        <w:t>ПОСТАНОВЛЯЮ:</w:t>
      </w:r>
    </w:p>
    <w:p w:rsidR="00D42BD3" w:rsidRPr="00CE46F1" w:rsidRDefault="00D42BD3" w:rsidP="00DB7B93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CE46F1">
        <w:rPr>
          <w:rFonts w:eastAsia="Times New Roman"/>
          <w:color w:val="auto"/>
          <w:kern w:val="0"/>
          <w:lang w:eastAsia="ru-RU"/>
        </w:rPr>
        <w:t>1. Утвердить прилагаемое Положение об организации подготовки и обучения населения на территории Нижнекаменского сельсовета Ордынского района  Новосибирской области способам защиты от опасностей, возникающих при ведении военных действий или вследствие этих действий, способам защиты и действиям при чрезвычайных ситуациях и обеспечении пожарной безопасности.</w:t>
      </w:r>
    </w:p>
    <w:p w:rsidR="00D42BD3" w:rsidRPr="00CE46F1" w:rsidRDefault="00D42BD3" w:rsidP="00567BF9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CE46F1">
        <w:rPr>
          <w:rFonts w:eastAsia="Times New Roman"/>
          <w:color w:val="auto"/>
          <w:kern w:val="0"/>
          <w:lang w:eastAsia="ru-RU"/>
        </w:rPr>
        <w:t xml:space="preserve">2. Рекомендовать руководителям организаций, расположенных на территории Нижнекаменского сельсовета Ордынского района Новосибирской области, </w:t>
      </w:r>
      <w:r w:rsidRPr="00CE46F1">
        <w:rPr>
          <w:color w:val="auto"/>
        </w:rPr>
        <w:t>независимо от их организационно-правовой формы и формы собственности</w:t>
      </w:r>
      <w:r w:rsidRPr="00CE46F1">
        <w:rPr>
          <w:rFonts w:eastAsia="Times New Roman"/>
          <w:color w:val="auto"/>
          <w:kern w:val="0"/>
          <w:lang w:eastAsia="ru-RU"/>
        </w:rPr>
        <w:t xml:space="preserve"> организовать выполнение мероприятий по подготовке и обучению работников организаций в области гражданской обороны соответствии с </w:t>
      </w:r>
      <w:r w:rsidRPr="00CE46F1">
        <w:rPr>
          <w:color w:val="auto"/>
        </w:rPr>
        <w:t xml:space="preserve">постановлением Правительства Российской Федерации </w:t>
      </w:r>
      <w:r w:rsidRPr="00CE46F1">
        <w:rPr>
          <w:rFonts w:eastAsia="Times New Roman"/>
          <w:color w:val="auto"/>
          <w:kern w:val="0"/>
          <w:lang w:eastAsia="ru-RU"/>
        </w:rPr>
        <w:t xml:space="preserve">от 02.11.2000 № 841 </w:t>
      </w:r>
      <w:r w:rsidRPr="00CE46F1">
        <w:rPr>
          <w:color w:val="auto"/>
        </w:rPr>
        <w:t>«</w:t>
      </w:r>
      <w:r w:rsidRPr="00CE46F1">
        <w:rPr>
          <w:rFonts w:eastAsia="Times New Roman"/>
          <w:color w:val="auto"/>
          <w:kern w:val="0"/>
          <w:lang w:eastAsia="ru-RU"/>
        </w:rPr>
        <w:t>Об утверждении Положения о подготовке населения в области гражданской обороны».</w:t>
      </w:r>
    </w:p>
    <w:p w:rsidR="00D42BD3" w:rsidRPr="00CE46F1" w:rsidRDefault="00D42BD3" w:rsidP="00567BF9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CE46F1">
        <w:rPr>
          <w:rFonts w:eastAsia="Times New Roman"/>
          <w:color w:val="auto"/>
          <w:kern w:val="0"/>
          <w:lang w:eastAsia="ru-RU"/>
        </w:rPr>
        <w:t>3. Опубликовать настоящее постановление в периодическом печатном издании «Сельская Новь» и на официальном сайте администрации Нижнекаменского сельсовета Ордынского района Новосибирской области</w:t>
      </w:r>
    </w:p>
    <w:p w:rsidR="00D42BD3" w:rsidRPr="00CE46F1" w:rsidRDefault="00D42BD3" w:rsidP="00E13CC5">
      <w:pPr>
        <w:widowControl/>
        <w:ind w:firstLine="720"/>
        <w:jc w:val="both"/>
        <w:rPr>
          <w:color w:val="auto"/>
        </w:rPr>
      </w:pPr>
      <w:r w:rsidRPr="00CE46F1">
        <w:rPr>
          <w:rFonts w:eastAsia="Times New Roman"/>
          <w:color w:val="auto"/>
          <w:kern w:val="0"/>
          <w:lang w:eastAsia="ru-RU"/>
        </w:rPr>
        <w:t>4. </w:t>
      </w:r>
      <w:r w:rsidRPr="00CE46F1">
        <w:rPr>
          <w:color w:val="auto"/>
        </w:rPr>
        <w:t xml:space="preserve">Настоящее постановление вступает в силу после его официального опубликования. </w:t>
      </w:r>
    </w:p>
    <w:p w:rsidR="00D42BD3" w:rsidRPr="00CE46F1" w:rsidRDefault="00D42BD3" w:rsidP="00462EC7">
      <w:pPr>
        <w:widowControl/>
        <w:ind w:firstLine="720"/>
        <w:jc w:val="both"/>
        <w:rPr>
          <w:color w:val="auto"/>
        </w:rPr>
      </w:pPr>
      <w:r w:rsidRPr="00CE46F1">
        <w:rPr>
          <w:color w:val="auto"/>
        </w:rPr>
        <w:t>5. Контроль за исполнением настоящего постановления оставляю за собой.</w:t>
      </w:r>
    </w:p>
    <w:p w:rsidR="00D42BD3" w:rsidRDefault="00D42BD3" w:rsidP="00462EC7">
      <w:pPr>
        <w:widowControl/>
        <w:ind w:firstLine="720"/>
        <w:jc w:val="both"/>
        <w:rPr>
          <w:color w:val="auto"/>
        </w:rPr>
      </w:pPr>
    </w:p>
    <w:p w:rsidR="00D42BD3" w:rsidRDefault="00D42BD3" w:rsidP="00462EC7">
      <w:pPr>
        <w:widowControl/>
        <w:ind w:firstLine="720"/>
        <w:jc w:val="both"/>
        <w:rPr>
          <w:color w:val="auto"/>
        </w:rPr>
      </w:pPr>
    </w:p>
    <w:p w:rsidR="00D42BD3" w:rsidRDefault="00D42BD3" w:rsidP="00462EC7">
      <w:pPr>
        <w:widowControl/>
        <w:ind w:firstLine="720"/>
        <w:jc w:val="both"/>
        <w:rPr>
          <w:color w:val="auto"/>
        </w:rPr>
      </w:pPr>
    </w:p>
    <w:p w:rsidR="00D42BD3" w:rsidRDefault="00D42BD3" w:rsidP="00462EC7">
      <w:pPr>
        <w:widowControl/>
        <w:ind w:firstLine="720"/>
        <w:jc w:val="both"/>
        <w:rPr>
          <w:color w:val="auto"/>
        </w:rPr>
      </w:pPr>
    </w:p>
    <w:p w:rsidR="00D42BD3" w:rsidRDefault="00D42BD3" w:rsidP="00462EC7">
      <w:pPr>
        <w:widowControl/>
        <w:ind w:firstLine="720"/>
        <w:jc w:val="both"/>
        <w:rPr>
          <w:color w:val="auto"/>
        </w:rPr>
      </w:pPr>
    </w:p>
    <w:p w:rsidR="00D42BD3" w:rsidRPr="00CE46F1" w:rsidRDefault="00D42BD3" w:rsidP="00462EC7">
      <w:pPr>
        <w:widowControl/>
        <w:ind w:firstLine="720"/>
        <w:jc w:val="both"/>
        <w:rPr>
          <w:color w:val="auto"/>
        </w:rPr>
      </w:pPr>
    </w:p>
    <w:p w:rsidR="00D42BD3" w:rsidRPr="00CE46F1" w:rsidRDefault="00D42BD3" w:rsidP="00985E90">
      <w:pPr>
        <w:jc w:val="both"/>
        <w:rPr>
          <w:color w:val="auto"/>
        </w:rPr>
      </w:pPr>
      <w:r w:rsidRPr="00CE46F1">
        <w:rPr>
          <w:color w:val="auto"/>
        </w:rPr>
        <w:t xml:space="preserve">Глава Нижнекаменского сельсовета </w:t>
      </w:r>
    </w:p>
    <w:p w:rsidR="00D42BD3" w:rsidRDefault="00D42BD3" w:rsidP="00985E90">
      <w:pPr>
        <w:jc w:val="both"/>
        <w:rPr>
          <w:color w:val="auto"/>
        </w:rPr>
      </w:pPr>
      <w:r w:rsidRPr="00CE46F1">
        <w:rPr>
          <w:color w:val="auto"/>
        </w:rPr>
        <w:t>Ордынского района Новосибирской области                   Е.А Герасимова</w:t>
      </w:r>
    </w:p>
    <w:p w:rsidR="00D42BD3" w:rsidRDefault="00D42BD3" w:rsidP="00985E90">
      <w:pPr>
        <w:jc w:val="both"/>
        <w:rPr>
          <w:color w:val="auto"/>
        </w:rPr>
      </w:pPr>
    </w:p>
    <w:p w:rsidR="00D42BD3" w:rsidRDefault="00D42BD3" w:rsidP="00985E90">
      <w:pPr>
        <w:jc w:val="both"/>
        <w:rPr>
          <w:color w:val="auto"/>
        </w:rPr>
      </w:pPr>
    </w:p>
    <w:p w:rsidR="00D42BD3" w:rsidRDefault="00D42BD3" w:rsidP="00985E90">
      <w:pPr>
        <w:jc w:val="both"/>
        <w:rPr>
          <w:color w:val="auto"/>
        </w:rPr>
      </w:pPr>
    </w:p>
    <w:p w:rsidR="00D42BD3" w:rsidRDefault="00D42BD3" w:rsidP="00985E90">
      <w:pPr>
        <w:jc w:val="both"/>
        <w:rPr>
          <w:color w:val="auto"/>
        </w:rPr>
      </w:pPr>
    </w:p>
    <w:p w:rsidR="00D42BD3" w:rsidRDefault="00D42BD3" w:rsidP="00985E90">
      <w:pPr>
        <w:jc w:val="both"/>
        <w:rPr>
          <w:color w:val="auto"/>
        </w:rPr>
      </w:pPr>
    </w:p>
    <w:p w:rsidR="00D42BD3" w:rsidRDefault="00D42BD3" w:rsidP="00985E90">
      <w:pPr>
        <w:jc w:val="both"/>
        <w:rPr>
          <w:color w:val="auto"/>
        </w:rPr>
      </w:pPr>
    </w:p>
    <w:p w:rsidR="00D42BD3" w:rsidRDefault="00D42BD3" w:rsidP="00985E90">
      <w:pPr>
        <w:jc w:val="both"/>
        <w:rPr>
          <w:color w:val="auto"/>
        </w:rPr>
      </w:pPr>
    </w:p>
    <w:p w:rsidR="00D42BD3" w:rsidRDefault="00D42BD3" w:rsidP="00985E90">
      <w:pPr>
        <w:jc w:val="both"/>
        <w:rPr>
          <w:color w:val="auto"/>
        </w:rPr>
      </w:pPr>
    </w:p>
    <w:p w:rsidR="00D42BD3" w:rsidRPr="00CE46F1" w:rsidRDefault="00D42BD3" w:rsidP="00985E90">
      <w:pPr>
        <w:jc w:val="both"/>
        <w:rPr>
          <w:color w:val="auto"/>
        </w:rPr>
      </w:pPr>
    </w:p>
    <w:p w:rsidR="00D42BD3" w:rsidRPr="00CE46F1" w:rsidRDefault="00D42BD3" w:rsidP="00A15A39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</w:p>
    <w:p w:rsidR="00D42BD3" w:rsidRPr="00961441" w:rsidRDefault="00D42BD3" w:rsidP="001514DA">
      <w:pPr>
        <w:shd w:val="clear" w:color="auto" w:fill="FFFFFF"/>
        <w:jc w:val="right"/>
        <w:rPr>
          <w:color w:val="auto"/>
          <w:sz w:val="28"/>
          <w:szCs w:val="28"/>
        </w:rPr>
      </w:pPr>
    </w:p>
    <w:p w:rsidR="00D42BD3" w:rsidRPr="00961441" w:rsidRDefault="00D42BD3" w:rsidP="001514DA">
      <w:pPr>
        <w:shd w:val="clear" w:color="auto" w:fill="FFFFFF"/>
        <w:jc w:val="right"/>
        <w:rPr>
          <w:color w:val="auto"/>
          <w:sz w:val="28"/>
          <w:szCs w:val="28"/>
        </w:rPr>
      </w:pPr>
    </w:p>
    <w:p w:rsidR="00D42BD3" w:rsidRPr="00CE46F1" w:rsidRDefault="00D42BD3" w:rsidP="001514DA">
      <w:pPr>
        <w:shd w:val="clear" w:color="auto" w:fill="FFFFFF"/>
        <w:jc w:val="right"/>
        <w:rPr>
          <w:b/>
          <w:bCs/>
          <w:color w:val="auto"/>
        </w:rPr>
      </w:pPr>
      <w:r w:rsidRPr="00CE46F1">
        <w:rPr>
          <w:b/>
          <w:bCs/>
          <w:color w:val="auto"/>
        </w:rPr>
        <w:t>Утверждены</w:t>
      </w:r>
    </w:p>
    <w:p w:rsidR="00D42BD3" w:rsidRPr="00CE46F1" w:rsidRDefault="00D42BD3" w:rsidP="00B2184E">
      <w:pPr>
        <w:jc w:val="right"/>
        <w:rPr>
          <w:b/>
          <w:bCs/>
          <w:color w:val="auto"/>
        </w:rPr>
      </w:pPr>
      <w:r w:rsidRPr="00CE46F1">
        <w:rPr>
          <w:b/>
          <w:bCs/>
          <w:color w:val="auto"/>
        </w:rPr>
        <w:t xml:space="preserve">постановлением администрации </w:t>
      </w:r>
    </w:p>
    <w:p w:rsidR="00D42BD3" w:rsidRPr="00CE46F1" w:rsidRDefault="00D42BD3" w:rsidP="00B2184E">
      <w:pPr>
        <w:jc w:val="right"/>
        <w:rPr>
          <w:b/>
          <w:bCs/>
          <w:color w:val="auto"/>
        </w:rPr>
      </w:pPr>
      <w:r w:rsidRPr="00CE46F1">
        <w:rPr>
          <w:b/>
          <w:bCs/>
          <w:color w:val="auto"/>
        </w:rPr>
        <w:t xml:space="preserve">Нижнекаменского сельсовета </w:t>
      </w:r>
    </w:p>
    <w:p w:rsidR="00D42BD3" w:rsidRPr="00CE46F1" w:rsidRDefault="00D42BD3" w:rsidP="00B2184E">
      <w:pPr>
        <w:jc w:val="right"/>
        <w:rPr>
          <w:b/>
          <w:bCs/>
          <w:color w:val="auto"/>
        </w:rPr>
      </w:pPr>
      <w:r w:rsidRPr="00CE46F1">
        <w:rPr>
          <w:b/>
          <w:bCs/>
          <w:color w:val="auto"/>
        </w:rPr>
        <w:t xml:space="preserve">Ордынского района </w:t>
      </w:r>
    </w:p>
    <w:p w:rsidR="00D42BD3" w:rsidRPr="00CE46F1" w:rsidRDefault="00D42BD3" w:rsidP="00B2184E">
      <w:pPr>
        <w:jc w:val="right"/>
        <w:rPr>
          <w:b/>
          <w:bCs/>
          <w:color w:val="auto"/>
        </w:rPr>
      </w:pPr>
      <w:r w:rsidRPr="00CE46F1">
        <w:rPr>
          <w:b/>
          <w:bCs/>
          <w:color w:val="auto"/>
        </w:rPr>
        <w:t xml:space="preserve">Новосибирской области </w:t>
      </w:r>
    </w:p>
    <w:p w:rsidR="00D42BD3" w:rsidRPr="00CE46F1" w:rsidRDefault="00D42BD3" w:rsidP="00B2184E">
      <w:pPr>
        <w:jc w:val="right"/>
        <w:rPr>
          <w:b/>
          <w:bCs/>
          <w:color w:val="auto"/>
        </w:rPr>
      </w:pPr>
      <w:r>
        <w:rPr>
          <w:b/>
          <w:bCs/>
          <w:color w:val="auto"/>
        </w:rPr>
        <w:t>От 13.12.2017г. № 64</w:t>
      </w:r>
    </w:p>
    <w:p w:rsidR="00D42BD3" w:rsidRPr="00961441" w:rsidRDefault="00D42BD3" w:rsidP="00B2184E">
      <w:pPr>
        <w:jc w:val="right"/>
        <w:rPr>
          <w:b/>
          <w:bCs/>
          <w:color w:val="auto"/>
          <w:sz w:val="28"/>
          <w:szCs w:val="28"/>
        </w:rPr>
      </w:pPr>
    </w:p>
    <w:p w:rsidR="00D42BD3" w:rsidRPr="00CE46F1" w:rsidRDefault="00D42BD3" w:rsidP="00B2184E">
      <w:pPr>
        <w:jc w:val="center"/>
        <w:rPr>
          <w:color w:val="auto"/>
        </w:rPr>
      </w:pPr>
      <w:r w:rsidRPr="00CE46F1">
        <w:rPr>
          <w:rFonts w:eastAsia="Times New Roman"/>
          <w:color w:val="auto"/>
          <w:kern w:val="0"/>
          <w:lang w:eastAsia="ru-RU"/>
        </w:rPr>
        <w:t>Положение об организации подготовки и обучения населения на территории Нижнекаменского сельсовета Ордынского района Новосибирской области способам защиты от опасностей, возникающих при ведении военных действий или вследствие этих действий, способам защиты и действиям при чрезвычайных ситуациях и обеспечении пожарной безопасности</w:t>
      </w:r>
    </w:p>
    <w:p w:rsidR="00D42BD3" w:rsidRPr="00CE46F1" w:rsidRDefault="00D42BD3" w:rsidP="00B2184E">
      <w:pPr>
        <w:pStyle w:val="ListParagraph"/>
        <w:rPr>
          <w:color w:val="auto"/>
        </w:rPr>
      </w:pPr>
    </w:p>
    <w:p w:rsidR="00D42BD3" w:rsidRPr="00CE46F1" w:rsidRDefault="00D42BD3" w:rsidP="00A2180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CE46F1">
        <w:rPr>
          <w:color w:val="auto"/>
        </w:rPr>
        <w:t>1. </w:t>
      </w:r>
      <w:r w:rsidRPr="00CE46F1">
        <w:rPr>
          <w:rFonts w:eastAsia="Times New Roman"/>
          <w:color w:val="auto"/>
          <w:kern w:val="0"/>
          <w:lang w:eastAsia="ru-RU"/>
        </w:rPr>
        <w:t xml:space="preserve">Настоящее Положение об организации подготовки и обучения населения на территории Нижнекаменского сельсовета Ордынского района Новосибирской области способам защиты от опасностей, возникающих при ведении военных действий или вследствие этих действий, способам защиты и действиям при чрезвычайных ситуациях и обеспечении пожарной безопасности (далее - Положение) разработано в соответствии с Федеральным </w:t>
      </w:r>
      <w:hyperlink r:id="rId8" w:history="1">
        <w:r w:rsidRPr="00CE46F1">
          <w:rPr>
            <w:rFonts w:eastAsia="Times New Roman"/>
            <w:color w:val="auto"/>
            <w:kern w:val="0"/>
            <w:lang w:eastAsia="ru-RU"/>
          </w:rPr>
          <w:t>законом</w:t>
        </w:r>
      </w:hyperlink>
      <w:r w:rsidRPr="00CE46F1">
        <w:rPr>
          <w:rFonts w:eastAsia="Times New Roman"/>
          <w:color w:val="auto"/>
          <w:kern w:val="0"/>
          <w:lang w:eastAsia="ru-RU"/>
        </w:rPr>
        <w:t xml:space="preserve"> от 12.02.1998 № 28-ФЗ «О гражданской обороне», </w:t>
      </w:r>
      <w:r w:rsidRPr="00CE46F1">
        <w:rPr>
          <w:color w:val="auto"/>
        </w:rPr>
        <w:t xml:space="preserve">постановлением Правительства Российской Федерации </w:t>
      </w:r>
      <w:r w:rsidRPr="00CE46F1">
        <w:rPr>
          <w:rFonts w:eastAsia="Times New Roman"/>
          <w:color w:val="auto"/>
          <w:kern w:val="0"/>
          <w:lang w:eastAsia="ru-RU"/>
        </w:rPr>
        <w:t xml:space="preserve">от 02.11.2000 № 841 </w:t>
      </w:r>
      <w:r w:rsidRPr="00CE46F1">
        <w:rPr>
          <w:color w:val="auto"/>
        </w:rPr>
        <w:t>«</w:t>
      </w:r>
      <w:r w:rsidRPr="00CE46F1">
        <w:rPr>
          <w:rFonts w:eastAsia="Times New Roman"/>
          <w:color w:val="auto"/>
          <w:kern w:val="0"/>
          <w:lang w:eastAsia="ru-RU"/>
        </w:rPr>
        <w:t>Об утверждении Положения о подготовке населения в области гражданской обороны»</w:t>
      </w:r>
      <w:r w:rsidRPr="00CE46F1">
        <w:rPr>
          <w:color w:val="auto"/>
        </w:rPr>
        <w:t xml:space="preserve"> </w:t>
      </w:r>
      <w:r w:rsidRPr="00CE46F1">
        <w:rPr>
          <w:rFonts w:eastAsia="Times New Roman"/>
          <w:color w:val="auto"/>
          <w:kern w:val="0"/>
          <w:lang w:eastAsia="ru-RU"/>
        </w:rPr>
        <w:t>и определяет порядок подготовки населения на территории Нижнекаменского сельсовета Ордынского района  Новосибирской области в области гражданской обороны, а также формы подготовки.</w:t>
      </w:r>
    </w:p>
    <w:p w:rsidR="00D42BD3" w:rsidRPr="00CE46F1" w:rsidRDefault="00D42BD3" w:rsidP="00516DC2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CE46F1">
        <w:rPr>
          <w:color w:val="auto"/>
        </w:rPr>
        <w:t>2. </w:t>
      </w:r>
      <w:r w:rsidRPr="00CE46F1">
        <w:rPr>
          <w:rFonts w:eastAsia="Times New Roman"/>
          <w:color w:val="auto"/>
          <w:kern w:val="0"/>
          <w:lang w:eastAsia="ru-RU"/>
        </w:rPr>
        <w:t>В целях организации и осуществления подготовки населения администрация Нижнекаменского сельсовета ордынского района Новосибирской области (далее - население) в области гражданской обороны структурные подразделения (работники) администрации Нижнекаменского сельсовета Ордынского района Новосибирской области, уполномоченные на решение задач в области гражданской обороны (далее - структурные подразделения (работники) по гражданской обороне):</w:t>
      </w:r>
    </w:p>
    <w:p w:rsidR="00D42BD3" w:rsidRPr="00CE46F1" w:rsidRDefault="00D42BD3" w:rsidP="00516DC2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CE46F1">
        <w:rPr>
          <w:rFonts w:eastAsia="Times New Roman"/>
          <w:color w:val="auto"/>
          <w:kern w:val="0"/>
          <w:lang w:eastAsia="ru-RU"/>
        </w:rPr>
        <w:t>организуют и проводят подготовку населения к защите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D42BD3" w:rsidRPr="00CE46F1" w:rsidRDefault="00D42BD3" w:rsidP="00516DC2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CE46F1">
        <w:rPr>
          <w:rFonts w:eastAsia="Times New Roman"/>
          <w:color w:val="auto"/>
          <w:kern w:val="0"/>
          <w:lang w:eastAsia="ru-RU"/>
        </w:rPr>
        <w:t>осуществляют подготовку личного состава нештатных аварийно-спасательных формирований, нештатных формирований по обеспечению выполнения мероприятий по гражданской обороне и спасательных служб администрация Нижнекаменского сельсовета Ордынского района  Новосибирской области (далее - формирования и службы);</w:t>
      </w:r>
    </w:p>
    <w:p w:rsidR="00D42BD3" w:rsidRPr="00CE46F1" w:rsidRDefault="00D42BD3" w:rsidP="00516DC2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CE46F1">
        <w:rPr>
          <w:rFonts w:eastAsia="Times New Roman"/>
          <w:color w:val="auto"/>
          <w:kern w:val="0"/>
          <w:lang w:eastAsia="ru-RU"/>
        </w:rPr>
        <w:t>проводят учения и тренировки по гражданской обороне;</w:t>
      </w:r>
    </w:p>
    <w:p w:rsidR="00D42BD3" w:rsidRPr="00CE46F1" w:rsidRDefault="00D42BD3" w:rsidP="00516DC2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CE46F1">
        <w:rPr>
          <w:rFonts w:eastAsia="Times New Roman"/>
          <w:color w:val="auto"/>
          <w:kern w:val="0"/>
          <w:lang w:eastAsia="ru-RU"/>
        </w:rPr>
        <w:t>осуществляют организационно-методическое руководство и контроль за подготовкой личного состава формирований и служб организаций, находящихся на территории Нижнекаменского сельсовета Ордынского района  Новосибирской области.</w:t>
      </w:r>
    </w:p>
    <w:p w:rsidR="00D42BD3" w:rsidRPr="00CE46F1" w:rsidRDefault="00D42BD3" w:rsidP="00516DC2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CE46F1">
        <w:rPr>
          <w:rFonts w:eastAsia="Times New Roman"/>
          <w:color w:val="auto"/>
          <w:kern w:val="0"/>
          <w:lang w:eastAsia="ru-RU"/>
        </w:rPr>
        <w:t>Подготовка населения в области гражданской обороны организуется на базе созданных и оснащенных администрацией Нижнекаменского сельсовета Ордынского района  Новосибирской области курсов гражданской обороны и учебно-консультационных пунктов по гражданской обороне. В ином случае обеспечивается курсовое обучение соответствующих групп населения и оказание населению консультационных услуг в области гражданской обороны в других организациях.</w:t>
      </w:r>
    </w:p>
    <w:p w:rsidR="00D42BD3" w:rsidRPr="00CE46F1" w:rsidRDefault="00D42BD3" w:rsidP="0079387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CE46F1">
        <w:rPr>
          <w:color w:val="auto"/>
        </w:rPr>
        <w:t>3. </w:t>
      </w:r>
      <w:r w:rsidRPr="00CE46F1">
        <w:rPr>
          <w:rFonts w:eastAsia="Times New Roman"/>
          <w:color w:val="auto"/>
          <w:kern w:val="0"/>
          <w:lang w:eastAsia="ru-RU"/>
        </w:rPr>
        <w:t>Подготовка населения в области гражданской обороны осуществляется в рамках единой системы подготовки населения в области гражданской обороны и защиты от чрезвычайных ситуаций природного и техногенного характера. Требования к подготовке населения, организациям, проводящим обучение, формы подготовки, а также перечень лиц, подлежащих подготовке определяются в соответствии с Положением о подготовке населения в области гражданской обороны, утвержденным Правительством Российской Федерации.</w:t>
      </w:r>
    </w:p>
    <w:p w:rsidR="00D42BD3" w:rsidRPr="00CE46F1" w:rsidRDefault="00D42BD3" w:rsidP="00ED3D1D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</w:p>
    <w:p w:rsidR="00D42BD3" w:rsidRPr="00CE46F1" w:rsidRDefault="00D42BD3" w:rsidP="00ED3D1D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</w:p>
    <w:p w:rsidR="00D42BD3" w:rsidRPr="00CE46F1" w:rsidRDefault="00D42BD3" w:rsidP="00ED3D1D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</w:p>
    <w:p w:rsidR="00D42BD3" w:rsidRPr="00CE46F1" w:rsidRDefault="00D42BD3" w:rsidP="00ED3D1D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</w:p>
    <w:p w:rsidR="00D42BD3" w:rsidRPr="00CE46F1" w:rsidRDefault="00D42BD3" w:rsidP="00ED3D1D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</w:p>
    <w:p w:rsidR="00D42BD3" w:rsidRPr="00CE46F1" w:rsidRDefault="00D42BD3" w:rsidP="00ED3D1D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</w:p>
    <w:p w:rsidR="00D42BD3" w:rsidRPr="00CE46F1" w:rsidRDefault="00D42BD3" w:rsidP="00ED3D1D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</w:p>
    <w:p w:rsidR="00D42BD3" w:rsidRPr="00CE46F1" w:rsidRDefault="00D42BD3" w:rsidP="00ED3D1D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</w:p>
    <w:p w:rsidR="00D42BD3" w:rsidRPr="00CE46F1" w:rsidRDefault="00D42BD3" w:rsidP="00ED3D1D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</w:p>
    <w:p w:rsidR="00D42BD3" w:rsidRPr="00CE46F1" w:rsidRDefault="00D42BD3" w:rsidP="00ED3D1D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</w:p>
    <w:sectPr w:rsidR="00D42BD3" w:rsidRPr="00CE46F1" w:rsidSect="00800203">
      <w:pgSz w:w="11906" w:h="16838"/>
      <w:pgMar w:top="851" w:right="851" w:bottom="72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BD3" w:rsidRDefault="00D42BD3">
      <w:r>
        <w:separator/>
      </w:r>
    </w:p>
  </w:endnote>
  <w:endnote w:type="continuationSeparator" w:id="0">
    <w:p w:rsidR="00D42BD3" w:rsidRDefault="00D42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BD3" w:rsidRDefault="00D42BD3">
      <w:r>
        <w:separator/>
      </w:r>
    </w:p>
  </w:footnote>
  <w:footnote w:type="continuationSeparator" w:id="0">
    <w:p w:rsidR="00D42BD3" w:rsidRDefault="00D42B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5385C"/>
    <w:multiLevelType w:val="hybridMultilevel"/>
    <w:tmpl w:val="07A8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25E6"/>
    <w:rsid w:val="00000E97"/>
    <w:rsid w:val="0000346C"/>
    <w:rsid w:val="00013944"/>
    <w:rsid w:val="00013D3A"/>
    <w:rsid w:val="0002697A"/>
    <w:rsid w:val="00061F3E"/>
    <w:rsid w:val="000678A7"/>
    <w:rsid w:val="0009696E"/>
    <w:rsid w:val="00096A58"/>
    <w:rsid w:val="000E0983"/>
    <w:rsid w:val="001105E3"/>
    <w:rsid w:val="001514DA"/>
    <w:rsid w:val="001601FF"/>
    <w:rsid w:val="00180CCE"/>
    <w:rsid w:val="001971F1"/>
    <w:rsid w:val="002345C4"/>
    <w:rsid w:val="002415B1"/>
    <w:rsid w:val="002454EC"/>
    <w:rsid w:val="00246BD6"/>
    <w:rsid w:val="0025366D"/>
    <w:rsid w:val="00264D82"/>
    <w:rsid w:val="00291CCA"/>
    <w:rsid w:val="002C6F01"/>
    <w:rsid w:val="002D1E8E"/>
    <w:rsid w:val="002F26F9"/>
    <w:rsid w:val="002F62A8"/>
    <w:rsid w:val="003210AE"/>
    <w:rsid w:val="00322C11"/>
    <w:rsid w:val="003454FA"/>
    <w:rsid w:val="00353DEA"/>
    <w:rsid w:val="0037505C"/>
    <w:rsid w:val="003A5BEC"/>
    <w:rsid w:val="003B3097"/>
    <w:rsid w:val="00413561"/>
    <w:rsid w:val="004501A4"/>
    <w:rsid w:val="00453DE1"/>
    <w:rsid w:val="00462EC7"/>
    <w:rsid w:val="004D406B"/>
    <w:rsid w:val="004D51DE"/>
    <w:rsid w:val="004F07C0"/>
    <w:rsid w:val="004F59A4"/>
    <w:rsid w:val="00507E50"/>
    <w:rsid w:val="00516DC2"/>
    <w:rsid w:val="005255C7"/>
    <w:rsid w:val="005475A4"/>
    <w:rsid w:val="005571ED"/>
    <w:rsid w:val="00567BF9"/>
    <w:rsid w:val="00570D26"/>
    <w:rsid w:val="005725B1"/>
    <w:rsid w:val="00573BED"/>
    <w:rsid w:val="005C0E86"/>
    <w:rsid w:val="005C3259"/>
    <w:rsid w:val="005D005E"/>
    <w:rsid w:val="005D0405"/>
    <w:rsid w:val="005D4D01"/>
    <w:rsid w:val="005E6158"/>
    <w:rsid w:val="006063E9"/>
    <w:rsid w:val="006121E3"/>
    <w:rsid w:val="006240D3"/>
    <w:rsid w:val="006364F4"/>
    <w:rsid w:val="00650526"/>
    <w:rsid w:val="0066125D"/>
    <w:rsid w:val="00683380"/>
    <w:rsid w:val="00713B7F"/>
    <w:rsid w:val="007163B2"/>
    <w:rsid w:val="00735EA7"/>
    <w:rsid w:val="007424AF"/>
    <w:rsid w:val="00745BF2"/>
    <w:rsid w:val="00750B10"/>
    <w:rsid w:val="0075117B"/>
    <w:rsid w:val="00756B2C"/>
    <w:rsid w:val="00760E18"/>
    <w:rsid w:val="00793878"/>
    <w:rsid w:val="007C7FD1"/>
    <w:rsid w:val="007D66F9"/>
    <w:rsid w:val="00800203"/>
    <w:rsid w:val="00811427"/>
    <w:rsid w:val="008834D6"/>
    <w:rsid w:val="00897578"/>
    <w:rsid w:val="008D3EEB"/>
    <w:rsid w:val="008E38CE"/>
    <w:rsid w:val="00925C98"/>
    <w:rsid w:val="00961441"/>
    <w:rsid w:val="00985E90"/>
    <w:rsid w:val="009906BA"/>
    <w:rsid w:val="00A15A39"/>
    <w:rsid w:val="00A16B34"/>
    <w:rsid w:val="00A21800"/>
    <w:rsid w:val="00A667A4"/>
    <w:rsid w:val="00A73CA2"/>
    <w:rsid w:val="00AC0AE8"/>
    <w:rsid w:val="00AC64C4"/>
    <w:rsid w:val="00B174CB"/>
    <w:rsid w:val="00B2184E"/>
    <w:rsid w:val="00B75E65"/>
    <w:rsid w:val="00B77292"/>
    <w:rsid w:val="00B80B78"/>
    <w:rsid w:val="00BD5205"/>
    <w:rsid w:val="00C008F6"/>
    <w:rsid w:val="00C039C8"/>
    <w:rsid w:val="00C15454"/>
    <w:rsid w:val="00C456D8"/>
    <w:rsid w:val="00C60D5F"/>
    <w:rsid w:val="00CD5552"/>
    <w:rsid w:val="00CE46F1"/>
    <w:rsid w:val="00D261F3"/>
    <w:rsid w:val="00D42BD3"/>
    <w:rsid w:val="00D51C3F"/>
    <w:rsid w:val="00D625E6"/>
    <w:rsid w:val="00D671DC"/>
    <w:rsid w:val="00D95B90"/>
    <w:rsid w:val="00DA21CA"/>
    <w:rsid w:val="00DB31FE"/>
    <w:rsid w:val="00DB7B93"/>
    <w:rsid w:val="00DE34A8"/>
    <w:rsid w:val="00E02C14"/>
    <w:rsid w:val="00E067CC"/>
    <w:rsid w:val="00E13CC5"/>
    <w:rsid w:val="00E429F7"/>
    <w:rsid w:val="00E667D7"/>
    <w:rsid w:val="00ED3D1D"/>
    <w:rsid w:val="00ED5BE6"/>
    <w:rsid w:val="00ED62FA"/>
    <w:rsid w:val="00F36158"/>
    <w:rsid w:val="00F44BD7"/>
    <w:rsid w:val="00F73464"/>
    <w:rsid w:val="00FE5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5E6"/>
    <w:pPr>
      <w:widowControl w:val="0"/>
      <w:suppressAutoHyphens/>
    </w:pPr>
    <w:rPr>
      <w:rFonts w:ascii="Times New Roman" w:eastAsia="DejaVu Sans" w:hAnsi="Times New Roman"/>
      <w:color w:val="000000"/>
      <w:kern w:val="2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2184E"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rsid w:val="0075117B"/>
    <w:pPr>
      <w:suppressAutoHyphens w:val="0"/>
      <w:autoSpaceDE w:val="0"/>
      <w:autoSpaceDN w:val="0"/>
      <w:adjustRightInd w:val="0"/>
    </w:pPr>
    <w:rPr>
      <w:rFonts w:eastAsia="Calibri"/>
      <w:color w:val="auto"/>
      <w:kern w:val="0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36158"/>
    <w:rPr>
      <w:rFonts w:ascii="Times New Roman" w:eastAsia="DejaVu Sans" w:hAnsi="Times New Roman" w:cs="Times New Roman"/>
      <w:color w:val="000000"/>
      <w:kern w:val="2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75117B"/>
    <w:rPr>
      <w:vertAlign w:val="superscript"/>
    </w:rPr>
  </w:style>
  <w:style w:type="paragraph" w:customStyle="1" w:styleId="2">
    <w:name w:val="Знак2"/>
    <w:basedOn w:val="Normal"/>
    <w:uiPriority w:val="99"/>
    <w:rsid w:val="007163B2"/>
    <w:pPr>
      <w:suppressAutoHyphens w:val="0"/>
      <w:adjustRightInd w:val="0"/>
      <w:spacing w:after="160" w:line="240" w:lineRule="exact"/>
      <w:jc w:val="right"/>
    </w:pPr>
    <w:rPr>
      <w:rFonts w:eastAsia="Calibri"/>
      <w:color w:val="auto"/>
      <w:kern w:val="0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F248850EFA273108AB4289AA0DC884009D6E3CA6E2BC66AA69BD68E96BDD74FC20CF8Fa1WD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F248850EFA273108AB4289AA0DC884009D6E3CA6E2BC66AA69BD68E96BDD74FC20CF8Fa1W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641</TotalTime>
  <Pages>3</Pages>
  <Words>881</Words>
  <Characters>5028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pc-10134002322</dc:creator>
  <cp:keywords/>
  <dc:description/>
  <cp:lastModifiedBy>Владелец</cp:lastModifiedBy>
  <cp:revision>33</cp:revision>
  <cp:lastPrinted>2017-12-18T07:42:00Z</cp:lastPrinted>
  <dcterms:created xsi:type="dcterms:W3CDTF">2017-08-15T02:15:00Z</dcterms:created>
  <dcterms:modified xsi:type="dcterms:W3CDTF">2017-12-18T07:43:00Z</dcterms:modified>
</cp:coreProperties>
</file>