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CC" w:rsidRPr="00B12EBB" w:rsidRDefault="009C54CC" w:rsidP="0075117B">
      <w:pPr>
        <w:jc w:val="center"/>
        <w:outlineLvl w:val="0"/>
        <w:rPr>
          <w:color w:val="auto"/>
          <w:sz w:val="28"/>
          <w:szCs w:val="28"/>
        </w:rPr>
      </w:pPr>
    </w:p>
    <w:p w:rsidR="009C54CC" w:rsidRDefault="009C54CC" w:rsidP="0075117B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АДМИНИСТРАЦИЯ</w:t>
      </w:r>
    </w:p>
    <w:p w:rsidR="009C54CC" w:rsidRDefault="009C54CC" w:rsidP="0075117B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НИЖНЕКАМЕНСКОГО СЕЛЬСОВЕТА </w:t>
      </w:r>
    </w:p>
    <w:p w:rsidR="009C54CC" w:rsidRDefault="009C54CC" w:rsidP="0075117B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ОРДЫНСКОГО РАЙОНА </w:t>
      </w:r>
    </w:p>
    <w:p w:rsidR="009C54CC" w:rsidRDefault="009C54CC" w:rsidP="0075117B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НОВОСИБИРСКОЙ ОБЛАСТИ</w:t>
      </w:r>
    </w:p>
    <w:p w:rsidR="009C54CC" w:rsidRDefault="009C54CC" w:rsidP="0075117B">
      <w:pPr>
        <w:jc w:val="center"/>
        <w:rPr>
          <w:color w:val="auto"/>
          <w:sz w:val="28"/>
          <w:szCs w:val="28"/>
        </w:rPr>
      </w:pPr>
    </w:p>
    <w:p w:rsidR="009C54CC" w:rsidRPr="00B12EBB" w:rsidRDefault="009C54CC" w:rsidP="0075117B">
      <w:pPr>
        <w:jc w:val="center"/>
        <w:rPr>
          <w:color w:val="auto"/>
          <w:sz w:val="28"/>
          <w:szCs w:val="28"/>
        </w:rPr>
      </w:pPr>
    </w:p>
    <w:p w:rsidR="009C54CC" w:rsidRPr="00B12EBB" w:rsidRDefault="009C54CC" w:rsidP="0075117B">
      <w:pPr>
        <w:jc w:val="center"/>
        <w:rPr>
          <w:color w:val="auto"/>
          <w:sz w:val="28"/>
          <w:szCs w:val="28"/>
        </w:rPr>
      </w:pPr>
      <w:r w:rsidRPr="00B12EBB">
        <w:rPr>
          <w:color w:val="auto"/>
          <w:sz w:val="28"/>
          <w:szCs w:val="28"/>
        </w:rPr>
        <w:t>ПОСТАНОВЛЕНИЕ</w:t>
      </w:r>
    </w:p>
    <w:p w:rsidR="009C54CC" w:rsidRPr="00B12EBB" w:rsidRDefault="009C54CC" w:rsidP="0075117B">
      <w:pPr>
        <w:jc w:val="center"/>
        <w:rPr>
          <w:b/>
          <w:bCs/>
          <w:color w:val="auto"/>
          <w:sz w:val="28"/>
          <w:szCs w:val="28"/>
        </w:rPr>
      </w:pPr>
    </w:p>
    <w:p w:rsidR="009C54CC" w:rsidRPr="00B12EBB" w:rsidRDefault="009C54CC" w:rsidP="00A714BF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от 13.12.2017г.                                                                                    № 65</w:t>
      </w:r>
    </w:p>
    <w:p w:rsidR="009C54CC" w:rsidRPr="00B12EBB" w:rsidRDefault="009C54CC" w:rsidP="0075117B">
      <w:pPr>
        <w:jc w:val="both"/>
        <w:rPr>
          <w:b/>
          <w:bCs/>
          <w:color w:val="auto"/>
          <w:sz w:val="28"/>
          <w:szCs w:val="28"/>
        </w:rPr>
      </w:pPr>
    </w:p>
    <w:p w:rsidR="009C54CC" w:rsidRPr="00777036" w:rsidRDefault="009C54CC" w:rsidP="006063E9">
      <w:pPr>
        <w:keepNext/>
        <w:keepLines/>
        <w:widowControl/>
        <w:autoSpaceDE w:val="0"/>
        <w:autoSpaceDN w:val="0"/>
        <w:adjustRightInd w:val="0"/>
        <w:rPr>
          <w:b/>
          <w:bCs/>
          <w:color w:val="auto"/>
        </w:rPr>
      </w:pPr>
    </w:p>
    <w:p w:rsidR="009C54CC" w:rsidRPr="00777036" w:rsidRDefault="009C54CC" w:rsidP="006063E9">
      <w:pPr>
        <w:keepNext/>
        <w:keepLines/>
        <w:autoSpaceDE w:val="0"/>
        <w:autoSpaceDN w:val="0"/>
        <w:adjustRightInd w:val="0"/>
        <w:jc w:val="center"/>
        <w:rPr>
          <w:b/>
          <w:bCs/>
          <w:color w:val="auto"/>
        </w:rPr>
      </w:pPr>
      <w:r w:rsidRPr="00777036">
        <w:rPr>
          <w:b/>
          <w:bCs/>
          <w:color w:val="auto"/>
        </w:rPr>
        <w:t xml:space="preserve">Об утверждении положения об организации и ведении гражданской обороны в администрации Нижнекаменского сельсовета Ордынского района </w:t>
      </w:r>
      <w:r w:rsidRPr="00777036">
        <w:rPr>
          <w:rFonts w:eastAsia="Times New Roman"/>
          <w:b/>
          <w:bCs/>
          <w:color w:val="auto"/>
          <w:kern w:val="0"/>
          <w:lang w:eastAsia="ru-RU"/>
        </w:rPr>
        <w:t>Новосибирской области</w:t>
      </w:r>
    </w:p>
    <w:p w:rsidR="009C54CC" w:rsidRPr="00777036" w:rsidRDefault="009C54CC" w:rsidP="00453DE1">
      <w:pPr>
        <w:keepNext/>
        <w:keepLines/>
        <w:widowControl/>
        <w:jc w:val="both"/>
        <w:rPr>
          <w:b/>
          <w:bCs/>
          <w:color w:val="auto"/>
        </w:rPr>
      </w:pPr>
    </w:p>
    <w:p w:rsidR="009C54CC" w:rsidRPr="00777036" w:rsidRDefault="009C54CC" w:rsidP="007163B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  <w:r w:rsidRPr="00777036">
        <w:rPr>
          <w:color w:val="auto"/>
        </w:rPr>
        <w:t xml:space="preserve">В соответствии с </w:t>
      </w:r>
      <w:r w:rsidRPr="00777036">
        <w:rPr>
          <w:rFonts w:eastAsia="Times New Roman"/>
          <w:color w:val="auto"/>
          <w:kern w:val="0"/>
          <w:lang w:eastAsia="ru-RU"/>
        </w:rPr>
        <w:t xml:space="preserve">Федеральным </w:t>
      </w:r>
      <w:hyperlink r:id="rId7" w:history="1">
        <w:r w:rsidRPr="00777036">
          <w:rPr>
            <w:rFonts w:eastAsia="Times New Roman"/>
            <w:color w:val="auto"/>
            <w:kern w:val="0"/>
            <w:lang w:eastAsia="ru-RU"/>
          </w:rPr>
          <w:t>законом</w:t>
        </w:r>
      </w:hyperlink>
      <w:r w:rsidRPr="00777036">
        <w:rPr>
          <w:rFonts w:eastAsia="Times New Roman"/>
          <w:color w:val="auto"/>
          <w:kern w:val="0"/>
          <w:lang w:eastAsia="ru-RU"/>
        </w:rPr>
        <w:t xml:space="preserve"> от 12.02.1998 № 28-ФЗ «О гражданской обороне», </w:t>
      </w:r>
      <w:r w:rsidRPr="00777036">
        <w:rPr>
          <w:color w:val="auto"/>
        </w:rPr>
        <w:t xml:space="preserve">постановлением Правительства Российской Федерации от 26.11.2007 № 804 «Об утверждении Положения о гражданской обороне в Российской Федерации», приказом </w:t>
      </w:r>
      <w:r w:rsidRPr="00777036">
        <w:rPr>
          <w:rFonts w:eastAsia="Times New Roman"/>
          <w:color w:val="auto"/>
          <w:kern w:val="0"/>
          <w:lang w:eastAsia="ru-RU"/>
        </w:rPr>
        <w:t xml:space="preserve">Министерства Российской Федерации по делам гражданской обороны и чрезвычайных ситуаций и ликвидации последствий стихийных бедствий </w:t>
      </w:r>
      <w:r w:rsidRPr="00777036">
        <w:rPr>
          <w:color w:val="auto"/>
        </w:rPr>
        <w:t>от 14.11.2008 № 687 «Об утверждении Положения об организации и ведении гражданской обороны в муниципальных образованиях и организациях».</w:t>
      </w:r>
    </w:p>
    <w:p w:rsidR="009C54CC" w:rsidRPr="00777036" w:rsidRDefault="009C54CC" w:rsidP="00E35FBB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color w:val="auto"/>
        </w:rPr>
        <w:t>ПОСТАНОВЛЯЮ:</w:t>
      </w:r>
    </w:p>
    <w:p w:rsidR="009C54CC" w:rsidRPr="00777036" w:rsidRDefault="009C54CC" w:rsidP="007163B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 xml:space="preserve">1. Утвердить прилагаемое </w:t>
      </w:r>
      <w:hyperlink r:id="rId8" w:history="1">
        <w:r w:rsidRPr="00777036">
          <w:rPr>
            <w:rFonts w:eastAsia="Times New Roman"/>
            <w:color w:val="auto"/>
            <w:kern w:val="0"/>
            <w:lang w:eastAsia="ru-RU"/>
          </w:rPr>
          <w:t>Положение</w:t>
        </w:r>
      </w:hyperlink>
      <w:r w:rsidRPr="00777036">
        <w:rPr>
          <w:rFonts w:eastAsia="Times New Roman"/>
          <w:color w:val="auto"/>
          <w:kern w:val="0"/>
          <w:lang w:eastAsia="ru-RU"/>
        </w:rPr>
        <w:t xml:space="preserve"> об организации и ведении гражданской обороны в администрации Нижнекаменского се6льсоветав Ордынского района  Новосибирской области.</w:t>
      </w:r>
    </w:p>
    <w:p w:rsidR="009C54CC" w:rsidRPr="00777036" w:rsidRDefault="009C54CC" w:rsidP="00E13CC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 xml:space="preserve">2. Рекомендовать руководителям организаций, расположенных на территории Нижнекаменского сельсовета Ордынского района Новосибирской области, организующих и выполняющих мероприятия гражданской обороны, </w:t>
      </w:r>
      <w:r w:rsidRPr="00777036">
        <w:rPr>
          <w:color w:val="auto"/>
        </w:rPr>
        <w:t>независимо от их организационно-правовой формы и формы собственности</w:t>
      </w:r>
      <w:r w:rsidRPr="00777036">
        <w:rPr>
          <w:rFonts w:eastAsia="Times New Roman"/>
          <w:color w:val="auto"/>
          <w:kern w:val="0"/>
          <w:lang w:eastAsia="ru-RU"/>
        </w:rPr>
        <w:t xml:space="preserve">, разработать и принять Положение об организации и ведении гражданской обороны организации в соответствии с </w:t>
      </w:r>
      <w:hyperlink r:id="rId9" w:history="1">
        <w:r w:rsidRPr="00777036">
          <w:rPr>
            <w:rFonts w:eastAsia="Times New Roman"/>
            <w:color w:val="auto"/>
            <w:kern w:val="0"/>
            <w:lang w:eastAsia="ru-RU"/>
          </w:rPr>
          <w:t>приказом</w:t>
        </w:r>
      </w:hyperlink>
      <w:r w:rsidRPr="00777036">
        <w:rPr>
          <w:rFonts w:eastAsia="Times New Roman"/>
          <w:color w:val="auto"/>
          <w:kern w:val="0"/>
          <w:lang w:eastAsia="ru-RU"/>
        </w:rPr>
        <w:t xml:space="preserve"> Министерства Российской Федерации по делам гражданской обороны и чрезвычайных ситуаций и ликвидации последствий стихийных бедствий от 14.11.2008 № 687 «Об утверждении Положения об организации и ведении гражданской обороны в муниципальных образованиях и организациях».</w:t>
      </w:r>
    </w:p>
    <w:p w:rsidR="009C54CC" w:rsidRPr="00777036" w:rsidRDefault="009C54CC" w:rsidP="00E13CC5">
      <w:pPr>
        <w:widowControl/>
        <w:ind w:firstLine="720"/>
        <w:jc w:val="both"/>
        <w:rPr>
          <w:color w:val="auto"/>
        </w:rPr>
      </w:pPr>
      <w:r w:rsidRPr="00777036">
        <w:rPr>
          <w:color w:val="auto"/>
        </w:rPr>
        <w:t>3. Контроль за исполнением настоящего постановления  оставляю за собой.</w:t>
      </w:r>
    </w:p>
    <w:p w:rsidR="009C54CC" w:rsidRPr="00777036" w:rsidRDefault="009C54CC" w:rsidP="00E13CC5">
      <w:pPr>
        <w:widowControl/>
        <w:ind w:firstLine="720"/>
        <w:jc w:val="both"/>
        <w:rPr>
          <w:color w:val="auto"/>
        </w:rPr>
      </w:pPr>
      <w:r w:rsidRPr="00777036">
        <w:rPr>
          <w:color w:val="auto"/>
        </w:rPr>
        <w:t>4. Опубликовать настоящее постановление в местном периодическом печатном издании «Сельская Новь» и на официальном сайте администрации Нижнекаменского сельсовета Ордынского района Новосибирской  области.</w:t>
      </w:r>
    </w:p>
    <w:p w:rsidR="009C54CC" w:rsidRPr="00777036" w:rsidRDefault="009C54CC" w:rsidP="00E35FBB">
      <w:pPr>
        <w:widowControl/>
        <w:ind w:firstLine="720"/>
        <w:jc w:val="both"/>
        <w:rPr>
          <w:color w:val="auto"/>
        </w:rPr>
      </w:pPr>
      <w:r w:rsidRPr="00777036">
        <w:rPr>
          <w:rFonts w:eastAsia="Times New Roman"/>
          <w:color w:val="auto"/>
          <w:kern w:val="0"/>
          <w:lang w:eastAsia="ru-RU"/>
        </w:rPr>
        <w:t>4. </w:t>
      </w:r>
      <w:r w:rsidRPr="00777036">
        <w:rPr>
          <w:color w:val="auto"/>
        </w:rPr>
        <w:t xml:space="preserve">Настоящее постановление вступает в силу после его официального опубликования. </w:t>
      </w:r>
    </w:p>
    <w:p w:rsidR="009C54CC" w:rsidRPr="00777036" w:rsidRDefault="009C54CC" w:rsidP="00E35FBB">
      <w:pPr>
        <w:widowControl/>
        <w:ind w:firstLine="720"/>
        <w:jc w:val="both"/>
        <w:rPr>
          <w:color w:val="auto"/>
        </w:rPr>
      </w:pPr>
    </w:p>
    <w:p w:rsidR="009C54CC" w:rsidRPr="00777036" w:rsidRDefault="009C54CC" w:rsidP="00985E90">
      <w:pPr>
        <w:jc w:val="both"/>
        <w:rPr>
          <w:color w:val="auto"/>
        </w:rPr>
      </w:pPr>
      <w:r w:rsidRPr="00777036">
        <w:rPr>
          <w:color w:val="auto"/>
        </w:rPr>
        <w:t xml:space="preserve">Глава Нижнекаменского сельсовета </w:t>
      </w:r>
    </w:p>
    <w:p w:rsidR="009C54CC" w:rsidRPr="00777036" w:rsidRDefault="009C54CC" w:rsidP="00985E90">
      <w:pPr>
        <w:jc w:val="both"/>
        <w:rPr>
          <w:color w:val="auto"/>
        </w:rPr>
      </w:pPr>
      <w:r w:rsidRPr="00777036">
        <w:rPr>
          <w:color w:val="auto"/>
        </w:rPr>
        <w:t>Ордынского района Новосибисркйо области                 Е.А Герасимова</w:t>
      </w:r>
    </w:p>
    <w:p w:rsidR="009C54CC" w:rsidRPr="00777036" w:rsidRDefault="009C54CC" w:rsidP="00A15A39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</w:p>
    <w:p w:rsidR="009C54CC" w:rsidRPr="00777036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Pr="00777036" w:rsidRDefault="009C54CC" w:rsidP="001514DA">
      <w:pPr>
        <w:shd w:val="clear" w:color="auto" w:fill="FFFFFF"/>
        <w:jc w:val="right"/>
        <w:rPr>
          <w:color w:val="auto"/>
        </w:rPr>
      </w:pPr>
    </w:p>
    <w:p w:rsidR="009C54CC" w:rsidRPr="00777036" w:rsidRDefault="009C54CC" w:rsidP="001514DA">
      <w:pPr>
        <w:shd w:val="clear" w:color="auto" w:fill="FFFFFF"/>
        <w:jc w:val="right"/>
        <w:rPr>
          <w:color w:val="auto"/>
        </w:rPr>
      </w:pPr>
      <w:r w:rsidRPr="00777036">
        <w:rPr>
          <w:color w:val="auto"/>
        </w:rPr>
        <w:t>Утверждены</w:t>
      </w:r>
    </w:p>
    <w:p w:rsidR="009C54CC" w:rsidRPr="00777036" w:rsidRDefault="009C54CC" w:rsidP="00B2184E">
      <w:pPr>
        <w:jc w:val="right"/>
        <w:rPr>
          <w:color w:val="auto"/>
        </w:rPr>
      </w:pPr>
      <w:r w:rsidRPr="00777036">
        <w:rPr>
          <w:color w:val="auto"/>
        </w:rPr>
        <w:t xml:space="preserve">постановлением </w:t>
      </w:r>
    </w:p>
    <w:p w:rsidR="009C54CC" w:rsidRPr="00777036" w:rsidRDefault="009C54CC" w:rsidP="00B2184E">
      <w:pPr>
        <w:jc w:val="right"/>
        <w:rPr>
          <w:color w:val="auto"/>
        </w:rPr>
      </w:pPr>
      <w:r w:rsidRPr="00777036">
        <w:rPr>
          <w:color w:val="auto"/>
        </w:rPr>
        <w:t>администрации</w:t>
      </w:r>
    </w:p>
    <w:p w:rsidR="009C54CC" w:rsidRPr="00777036" w:rsidRDefault="009C54CC" w:rsidP="00B2184E">
      <w:pPr>
        <w:jc w:val="right"/>
        <w:rPr>
          <w:color w:val="auto"/>
        </w:rPr>
      </w:pPr>
      <w:r w:rsidRPr="00777036">
        <w:rPr>
          <w:color w:val="auto"/>
        </w:rPr>
        <w:t xml:space="preserve"> Нижнекаменского сельсовета </w:t>
      </w:r>
    </w:p>
    <w:p w:rsidR="009C54CC" w:rsidRPr="00777036" w:rsidRDefault="009C54CC" w:rsidP="00B2184E">
      <w:pPr>
        <w:jc w:val="right"/>
        <w:rPr>
          <w:color w:val="auto"/>
        </w:rPr>
      </w:pPr>
      <w:r w:rsidRPr="00777036">
        <w:rPr>
          <w:color w:val="auto"/>
        </w:rPr>
        <w:t>Ордынского района</w:t>
      </w:r>
    </w:p>
    <w:p w:rsidR="009C54CC" w:rsidRPr="00777036" w:rsidRDefault="009C54CC" w:rsidP="00B2184E">
      <w:pPr>
        <w:jc w:val="right"/>
        <w:rPr>
          <w:color w:val="auto"/>
        </w:rPr>
      </w:pPr>
      <w:r w:rsidRPr="00777036">
        <w:rPr>
          <w:color w:val="auto"/>
        </w:rPr>
        <w:t xml:space="preserve"> Новосибирской области</w:t>
      </w:r>
    </w:p>
    <w:p w:rsidR="009C54CC" w:rsidRPr="00777036" w:rsidRDefault="009C54CC" w:rsidP="00B2184E">
      <w:pPr>
        <w:jc w:val="right"/>
        <w:rPr>
          <w:color w:val="auto"/>
        </w:rPr>
      </w:pPr>
      <w:r>
        <w:rPr>
          <w:color w:val="auto"/>
        </w:rPr>
        <w:t>от 13.12.2017г. № 65</w:t>
      </w:r>
    </w:p>
    <w:p w:rsidR="009C54CC" w:rsidRPr="00777036" w:rsidRDefault="009C54CC" w:rsidP="00B2184E">
      <w:pPr>
        <w:jc w:val="right"/>
        <w:rPr>
          <w:b/>
          <w:bCs/>
          <w:color w:val="auto"/>
        </w:rPr>
      </w:pPr>
    </w:p>
    <w:p w:rsidR="009C54CC" w:rsidRPr="00777036" w:rsidRDefault="009C54CC" w:rsidP="00B2184E">
      <w:pPr>
        <w:jc w:val="right"/>
        <w:rPr>
          <w:b/>
          <w:bCs/>
          <w:color w:val="auto"/>
        </w:rPr>
      </w:pPr>
    </w:p>
    <w:p w:rsidR="009C54CC" w:rsidRPr="00777036" w:rsidRDefault="009C54CC" w:rsidP="00B2184E">
      <w:pPr>
        <w:jc w:val="center"/>
        <w:rPr>
          <w:rFonts w:eastAsia="Times New Roman"/>
          <w:b/>
          <w:bCs/>
          <w:color w:val="auto"/>
          <w:kern w:val="0"/>
          <w:lang w:eastAsia="ru-RU"/>
        </w:rPr>
      </w:pPr>
      <w:hyperlink r:id="rId10" w:history="1">
        <w:r w:rsidRPr="00777036">
          <w:rPr>
            <w:rFonts w:eastAsia="Times New Roman"/>
            <w:b/>
            <w:bCs/>
            <w:color w:val="auto"/>
            <w:kern w:val="0"/>
            <w:lang w:eastAsia="ru-RU"/>
          </w:rPr>
          <w:t>Положение</w:t>
        </w:r>
      </w:hyperlink>
      <w:r w:rsidRPr="00777036">
        <w:rPr>
          <w:rFonts w:eastAsia="Times New Roman"/>
          <w:b/>
          <w:bCs/>
          <w:color w:val="auto"/>
          <w:kern w:val="0"/>
          <w:lang w:eastAsia="ru-RU"/>
        </w:rPr>
        <w:t xml:space="preserve"> об организации и ведении гражданской обороны в администрации Нижнекаменского сельсовета Ордынского района </w:t>
      </w:r>
    </w:p>
    <w:p w:rsidR="009C54CC" w:rsidRPr="00777036" w:rsidRDefault="009C54CC" w:rsidP="00B2184E">
      <w:pPr>
        <w:jc w:val="center"/>
        <w:rPr>
          <w:b/>
          <w:bCs/>
          <w:color w:val="auto"/>
        </w:rPr>
      </w:pPr>
      <w:r w:rsidRPr="00777036">
        <w:rPr>
          <w:rFonts w:eastAsia="Times New Roman"/>
          <w:b/>
          <w:bCs/>
          <w:color w:val="auto"/>
          <w:kern w:val="0"/>
          <w:lang w:eastAsia="ru-RU"/>
        </w:rPr>
        <w:t>Новосибирской области</w:t>
      </w:r>
    </w:p>
    <w:p w:rsidR="009C54CC" w:rsidRPr="00777036" w:rsidRDefault="009C54CC" w:rsidP="00B2184E">
      <w:pPr>
        <w:jc w:val="center"/>
        <w:rPr>
          <w:b/>
          <w:bCs/>
          <w:color w:val="auto"/>
        </w:rPr>
      </w:pPr>
    </w:p>
    <w:p w:rsidR="009C54CC" w:rsidRPr="00777036" w:rsidRDefault="009C54CC" w:rsidP="00B2184E">
      <w:pPr>
        <w:pStyle w:val="ListParagraph"/>
        <w:rPr>
          <w:color w:val="auto"/>
        </w:rPr>
      </w:pPr>
    </w:p>
    <w:p w:rsidR="009C54CC" w:rsidRPr="00777036" w:rsidRDefault="009C54CC" w:rsidP="0037505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color w:val="auto"/>
        </w:rPr>
        <w:t>1. </w:t>
      </w:r>
      <w:r w:rsidRPr="00777036">
        <w:rPr>
          <w:rFonts w:eastAsia="Times New Roman"/>
          <w:color w:val="auto"/>
          <w:kern w:val="0"/>
          <w:lang w:eastAsia="ru-RU"/>
        </w:rPr>
        <w:t xml:space="preserve">Настоящее </w:t>
      </w:r>
      <w:hyperlink r:id="rId11" w:history="1">
        <w:r w:rsidRPr="00777036">
          <w:rPr>
            <w:rFonts w:eastAsia="Times New Roman"/>
            <w:color w:val="auto"/>
            <w:kern w:val="0"/>
            <w:lang w:eastAsia="ru-RU"/>
          </w:rPr>
          <w:t>Положение</w:t>
        </w:r>
      </w:hyperlink>
      <w:r w:rsidRPr="00777036">
        <w:rPr>
          <w:rFonts w:eastAsia="Times New Roman"/>
          <w:color w:val="auto"/>
          <w:kern w:val="0"/>
          <w:lang w:eastAsia="ru-RU"/>
        </w:rPr>
        <w:t xml:space="preserve"> об организации и ведении гражданской обороны в администрации Нижнекаменского сельсовета Ордынского района Новосибирской области (далее - Положение) разработано в соответствии с Федеральным </w:t>
      </w:r>
      <w:hyperlink r:id="rId12" w:history="1">
        <w:r w:rsidRPr="00777036">
          <w:rPr>
            <w:rFonts w:eastAsia="Times New Roman"/>
            <w:color w:val="auto"/>
            <w:kern w:val="0"/>
            <w:lang w:eastAsia="ru-RU"/>
          </w:rPr>
          <w:t>законом</w:t>
        </w:r>
      </w:hyperlink>
      <w:r w:rsidRPr="00777036">
        <w:rPr>
          <w:rFonts w:eastAsia="Times New Roman"/>
          <w:color w:val="auto"/>
          <w:kern w:val="0"/>
          <w:lang w:eastAsia="ru-RU"/>
        </w:rPr>
        <w:t xml:space="preserve"> от 12.02.1998 № 28-ФЗ «О гражданской обороне», </w:t>
      </w:r>
      <w:r w:rsidRPr="00777036">
        <w:rPr>
          <w:color w:val="auto"/>
        </w:rPr>
        <w:t xml:space="preserve">постановлением Правительства Российской Федерации от 26.11.2007 № 804 «Об утверждении Положения о гражданской обороне в Российской Федерации», приказом </w:t>
      </w:r>
      <w:r w:rsidRPr="00777036">
        <w:rPr>
          <w:rFonts w:eastAsia="Times New Roman"/>
          <w:color w:val="auto"/>
          <w:kern w:val="0"/>
          <w:lang w:eastAsia="ru-RU"/>
        </w:rPr>
        <w:t xml:space="preserve">Министерства Российской Федерации по делам гражданской обороны и чрезвычайных ситуаций и ликвидации последствий стихийных бедствий </w:t>
      </w:r>
      <w:r w:rsidRPr="00777036">
        <w:rPr>
          <w:color w:val="auto"/>
        </w:rPr>
        <w:t>от 14.11.2008 № 687 «Об утверждении Положения об организации и ведении гражданской обороны в муниципальных образованиях и организациях»</w:t>
      </w:r>
      <w:r w:rsidRPr="00777036">
        <w:rPr>
          <w:rFonts w:eastAsia="Times New Roman"/>
          <w:color w:val="auto"/>
          <w:kern w:val="0"/>
          <w:lang w:eastAsia="ru-RU"/>
        </w:rPr>
        <w:t xml:space="preserve">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администрации Нижнекаменского сельсовета Ордынского района  Новосибирской области.</w:t>
      </w:r>
    </w:p>
    <w:p w:rsidR="009C54CC" w:rsidRPr="00777036" w:rsidRDefault="009C54CC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color w:val="auto"/>
        </w:rPr>
        <w:t>2. </w:t>
      </w:r>
      <w:r w:rsidRPr="00777036">
        <w:rPr>
          <w:rFonts w:eastAsia="Times New Roman"/>
          <w:color w:val="auto"/>
          <w:kern w:val="0"/>
          <w:lang w:eastAsia="ru-RU"/>
        </w:rPr>
        <w:t>Мероприятия по гражданской обороне организуются в администрации Нижнекаменского сельсовета Ордынского района Новосибирской области в рамках подготовки к ведению и ведения гражданской.</w:t>
      </w:r>
    </w:p>
    <w:p w:rsidR="009C54CC" w:rsidRPr="00777036" w:rsidRDefault="009C54CC" w:rsidP="0089757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  <w:r w:rsidRPr="00777036">
        <w:rPr>
          <w:color w:val="auto"/>
        </w:rPr>
        <w:t>3. </w:t>
      </w:r>
      <w:r w:rsidRPr="00777036">
        <w:rPr>
          <w:rFonts w:eastAsia="Times New Roman"/>
          <w:color w:val="auto"/>
          <w:kern w:val="0"/>
          <w:lang w:eastAsia="ru-RU"/>
        </w:rPr>
        <w:t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 мероприятий) на территории Нижнекаменского сельсовета Ордынского района  Новосибирской области.</w:t>
      </w:r>
    </w:p>
    <w:p w:rsidR="009C54CC" w:rsidRPr="00777036" w:rsidRDefault="009C54CC" w:rsidP="0089757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color w:val="auto"/>
        </w:rPr>
        <w:t>4. </w:t>
      </w:r>
      <w:r w:rsidRPr="00777036">
        <w:rPr>
          <w:rFonts w:eastAsia="Times New Roman"/>
          <w:color w:val="auto"/>
          <w:kern w:val="0"/>
          <w:lang w:eastAsia="ru-RU"/>
        </w:rPr>
        <w:t>План основных мероприятий в администрации Нижнекаменского сельсовета Ордынского района  Новосибирской области разрабатывается ежегодно администрацией Нижнекаменского сельсовета Ордынского района Новосибирской области (далее - Администрация) и согласовывается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области.</w:t>
      </w:r>
    </w:p>
    <w:p w:rsidR="009C54CC" w:rsidRPr="00777036" w:rsidRDefault="009C54CC" w:rsidP="0089757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Нижнекаменского сельсовета Ордынского района  Новосибирской области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ситуаций.</w:t>
      </w:r>
    </w:p>
    <w:p w:rsidR="009C54CC" w:rsidRPr="00777036" w:rsidRDefault="009C54CC" w:rsidP="008D3EEB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color w:val="auto"/>
        </w:rPr>
        <w:t>5. </w:t>
      </w:r>
      <w:r w:rsidRPr="00777036">
        <w:rPr>
          <w:rFonts w:eastAsia="Times New Roman"/>
          <w:color w:val="auto"/>
          <w:kern w:val="0"/>
          <w:lang w:eastAsia="ru-RU"/>
        </w:rPr>
        <w:t>Подготовка к ведению гражданской обороны в администрации Нижнекаменского сельсовета Ордынского  Новосибирской области определяется настоящим Положением и заключается в планировании мероприятий по защите населения, материальных и культурных ценностей на территории Нижнекаменского сельсовета Ордынского района Новосибирской области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9C54CC" w:rsidRPr="00777036" w:rsidRDefault="009C54CC" w:rsidP="00167BFA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Ведение гражданской обороны в администрации Нижнекаменского сельсовета Ордынского района  Новосибирской области осуществляется на основе планов гражданской обороны и защиты населения на территории Нижнекаменского сельсовета Ордынского района, Новосибирской области и заключается в выполнении мероприятий по защите населения, материальных и культурных ценностей на территории Нижнекаменского сельсовета Ордынского района  Новосибирской области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9C54CC" w:rsidRPr="00777036" w:rsidRDefault="009C54CC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color w:val="auto"/>
        </w:rPr>
        <w:t>6. </w:t>
      </w:r>
      <w:r w:rsidRPr="00777036">
        <w:rPr>
          <w:rFonts w:eastAsia="Times New Roman"/>
          <w:color w:val="auto"/>
          <w:kern w:val="0"/>
          <w:lang w:eastAsia="ru-RU"/>
        </w:rPr>
        <w:t>Планы гражданской обороны и защиты населения на территории Нижнекаменского сельсовета Ордынского района Новосибирской области (планы гражданской обороны) определяют объем, организацию, порядок обеспечения, способы и сроки выполнения мероприятий по приведению гражданской обороны и ликвидации чрезвычайных ситуаций.</w:t>
      </w:r>
    </w:p>
    <w:p w:rsidR="009C54CC" w:rsidRPr="00777036" w:rsidRDefault="009C54CC" w:rsidP="00C456D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7. Руководство гражданской обороной на территории Нижнекаменского сельсовета Ордынского района  Новосибирской области осуществляет глава администрации Нижнекаменского сельсовета Ордынского района Новосибирской области (далее - Глава), который несет персональную ответственность за организацию и проведение мероприятий по гражданской обороне и защите населения.</w:t>
      </w:r>
    </w:p>
    <w:p w:rsidR="009C54CC" w:rsidRPr="00777036" w:rsidRDefault="009C54CC" w:rsidP="006121E3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 xml:space="preserve">Администрация в целях подготовки к ведению гражданской обороны планирует и осуществляет основные мероприятия по гражданской обороне, предусмотренные </w:t>
      </w:r>
      <w:hyperlink r:id="rId13" w:history="1">
        <w:r w:rsidRPr="00777036">
          <w:rPr>
            <w:rFonts w:eastAsia="Times New Roman"/>
            <w:color w:val="auto"/>
            <w:kern w:val="0"/>
            <w:lang w:eastAsia="ru-RU"/>
          </w:rPr>
          <w:t>пунктом 15</w:t>
        </w:r>
      </w:hyperlink>
      <w:r w:rsidRPr="00777036">
        <w:rPr>
          <w:rFonts w:eastAsia="Times New Roman"/>
          <w:color w:val="auto"/>
          <w:kern w:val="0"/>
          <w:lang w:eastAsia="ru-RU"/>
        </w:rPr>
        <w:t xml:space="preserve"> Положения об организации и ведении гражданской обороны в муниципальных образованиях и организациях, утвержденного приказом Министерства Российской Федерации по делам гражданской обороны и чрезвычайных ситуаций и ликвидации последствий стихийных бедствий </w:t>
      </w:r>
      <w:r w:rsidRPr="00777036">
        <w:rPr>
          <w:color w:val="auto"/>
        </w:rPr>
        <w:t>от 14.11.2008 № 687 «Об утверждении Положения об организации и ведении гражданской обороны в муниципальных образованиях и организациях»</w:t>
      </w:r>
      <w:r w:rsidRPr="00777036">
        <w:rPr>
          <w:rFonts w:eastAsia="Times New Roman"/>
          <w:color w:val="auto"/>
          <w:kern w:val="0"/>
          <w:lang w:eastAsia="ru-RU"/>
        </w:rPr>
        <w:t>.</w:t>
      </w:r>
    </w:p>
    <w:p w:rsidR="009C54CC" w:rsidRPr="00777036" w:rsidRDefault="009C54CC" w:rsidP="00C456D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8. Органами, осуществляющими управление гражданской обороной в  администрации Нижнекаменского сельсовета ордынского района Новосибирской области, является структурные подразделения (работники) Администрации, уполномоченные на решение задач в области гражданской обороны (далее - структурные подразделения (работники) по гражданской обороне).</w:t>
      </w:r>
    </w:p>
    <w:p w:rsidR="009C54CC" w:rsidRPr="00777036" w:rsidRDefault="009C54CC" w:rsidP="00C456D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Комплектование (назначение) структурных подразделений (работников) по гражданской обороне, разработка и утверждение их функциональных обязанностей и штатного расписания осуществляется Администрацией.</w:t>
      </w:r>
    </w:p>
    <w:p w:rsidR="009C54CC" w:rsidRPr="00777036" w:rsidRDefault="009C54CC" w:rsidP="00C456D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Руководители структурных подразделений (работники) по гражданской обороне подчиняются непосредственно Главе.</w:t>
      </w:r>
    </w:p>
    <w:p w:rsidR="009C54CC" w:rsidRPr="00777036" w:rsidRDefault="009C54CC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9. Администрация в целях решения задач в области гражданской обороны в соответствии с полномочиями в области гражданской обороны создает и содержит силы, средства, объекты гражданской обороны, запасы материально-технических, продовольственных, медицинских и иных средств, планирует и осуществляет мероприятия по гражданской обороне.</w:t>
      </w:r>
    </w:p>
    <w:p w:rsidR="009C54CC" w:rsidRPr="00777036" w:rsidRDefault="009C54CC" w:rsidP="00C456D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10. По решению Администрации могут создаваться спасательные службы (медицинская, инженерная, коммунально-техническая,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Администрацией в соответствующих положениях о службах обеспечения мероприятий гражданской обороны, которые согласовываются с руководителем соответствующей спасательной службы Новосибирской области и утверждаются Главой.</w:t>
      </w:r>
    </w:p>
    <w:p w:rsidR="009C54CC" w:rsidRPr="00777036" w:rsidRDefault="009C54CC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Вид и количество спасательных служб определяются на основании расчета объема и характера выполняемых в соответствии с планами гражданской обороны и защиты населения (планами гражданской обороны) задач.</w:t>
      </w:r>
    </w:p>
    <w:p w:rsidR="009C54CC" w:rsidRPr="00777036" w:rsidRDefault="009C54CC" w:rsidP="00F44BD7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 xml:space="preserve">11. Для планирования, подготовки и проведения эвакуационных мероприятий Администрацией заблаговременно в мирное время создается эвакуационная комиссия. Эвакуационная комиссия возглавляется Главой </w:t>
      </w:r>
      <w:r w:rsidRPr="00777036">
        <w:rPr>
          <w:rFonts w:eastAsia="Times New Roman"/>
          <w:i/>
          <w:iCs/>
          <w:color w:val="auto"/>
          <w:kern w:val="0"/>
          <w:lang w:eastAsia="ru-RU"/>
        </w:rPr>
        <w:t>(</w:t>
      </w:r>
      <w:r w:rsidRPr="00777036">
        <w:rPr>
          <w:rFonts w:eastAsia="Times New Roman"/>
          <w:color w:val="auto"/>
          <w:kern w:val="0"/>
          <w:lang w:eastAsia="ru-RU"/>
        </w:rPr>
        <w:t>Деятельность эвакуационной комиссии регламентируется положением об эвакуационной комиссии, утверждаемым руководителем гражданской обороны  Новосибирской области.</w:t>
      </w:r>
    </w:p>
    <w:p w:rsidR="009C54CC" w:rsidRPr="00777036" w:rsidRDefault="009C54CC" w:rsidP="00F44BD7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12. Силы гражданской обороны на территории Нижнекаменского сельсовета Ордынского района Новосибирской области Новосибирской области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9C54CC" w:rsidRPr="00777036" w:rsidRDefault="009C54CC" w:rsidP="00F44BD7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Решение о привлечении в мирное время сил и средств гражданской обороны для ликвидации последствий чрезвычайных ситуаций принимает Глава.</w:t>
      </w:r>
    </w:p>
    <w:p w:rsidR="009C54CC" w:rsidRPr="00777036" w:rsidRDefault="009C54CC" w:rsidP="008834D6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13. 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мирное и военное время, на территории Нижнекаменского сельсовета Ордынского района  Новосибирской области организуется сбор информации в области гражданской обороны (далее - информация) и обмен ею.</w:t>
      </w:r>
    </w:p>
    <w:p w:rsidR="009C54CC" w:rsidRPr="00777036" w:rsidRDefault="009C54CC" w:rsidP="00DE34A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Сбор и обмен информацией осуществляются Администрацией, а также организациями, отнесенными в установленном порядке к категориям по гражданской обороне и эксплуатирующими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опасности.</w:t>
      </w:r>
    </w:p>
    <w:p w:rsidR="009C54CC" w:rsidRPr="00777036" w:rsidRDefault="009C54CC" w:rsidP="00DE34A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В рамках сбора и обмена информацией:</w:t>
      </w:r>
    </w:p>
    <w:p w:rsidR="009C54CC" w:rsidRPr="00777036" w:rsidRDefault="009C54CC" w:rsidP="00DE34A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Администрация представляет информацию в исполнительные органы государственной власти Новосибирской области;</w:t>
      </w:r>
    </w:p>
    <w:p w:rsidR="009C54CC" w:rsidRPr="00777036" w:rsidRDefault="009C54CC" w:rsidP="00DE34A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>организации, указанные в настоящем пункте, представляют информацию в Администрацию, а также в федеральный орган исполнительной власти, к сфере деятельности которого они относятся или в ведении которых находятся.</w:t>
      </w:r>
    </w:p>
    <w:p w:rsidR="009C54CC" w:rsidRPr="00777036" w:rsidRDefault="009C54CC" w:rsidP="00DA21CA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777036">
        <w:rPr>
          <w:rFonts w:eastAsia="Times New Roman"/>
          <w:color w:val="auto"/>
          <w:kern w:val="0"/>
          <w:lang w:eastAsia="ru-RU"/>
        </w:rPr>
        <w:t xml:space="preserve">14. Администрация в целях подготовки к ведению гражданской обороны планирует и осуществляет основные мероприятия по гражданской обороне, предусмотренные </w:t>
      </w:r>
      <w:hyperlink r:id="rId14" w:history="1">
        <w:r w:rsidRPr="00777036">
          <w:rPr>
            <w:rFonts w:eastAsia="Times New Roman"/>
            <w:color w:val="auto"/>
            <w:kern w:val="0"/>
            <w:lang w:eastAsia="ru-RU"/>
          </w:rPr>
          <w:t>пунктом 15</w:t>
        </w:r>
      </w:hyperlink>
      <w:r w:rsidRPr="00777036">
        <w:rPr>
          <w:rFonts w:eastAsia="Times New Roman"/>
          <w:color w:val="auto"/>
          <w:kern w:val="0"/>
          <w:lang w:eastAsia="ru-RU"/>
        </w:rPr>
        <w:t xml:space="preserve"> Положения об организации и ведении гражданской обороны в муниципальных образованиях и организациях, утвержденного приказом Министерства Российской Федерации по делам гражданской обороны и чрезвычайных ситуаций и ликвидации последствий стихийных бедствий </w:t>
      </w:r>
      <w:r w:rsidRPr="00777036">
        <w:rPr>
          <w:color w:val="auto"/>
        </w:rPr>
        <w:t>от 14.11.2008 № 687 «Об утверждении Положения об организации и ведении гражданской обороны в муниципальных образованиях и организациях»</w:t>
      </w:r>
      <w:r w:rsidRPr="00777036">
        <w:rPr>
          <w:rFonts w:eastAsia="Times New Roman"/>
          <w:color w:val="auto"/>
          <w:kern w:val="0"/>
          <w:lang w:eastAsia="ru-RU"/>
        </w:rPr>
        <w:t>.</w:t>
      </w:r>
    </w:p>
    <w:p w:rsidR="009C54CC" w:rsidRPr="00777036" w:rsidRDefault="009C54CC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</w:p>
    <w:p w:rsidR="009C54CC" w:rsidRPr="00777036" w:rsidRDefault="009C54CC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</w:p>
    <w:p w:rsidR="009C54CC" w:rsidRPr="00777036" w:rsidRDefault="009C54CC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9C54CC" w:rsidRPr="00777036" w:rsidRDefault="009C54CC" w:rsidP="00B2184E">
      <w:pPr>
        <w:ind w:firstLine="708"/>
        <w:jc w:val="both"/>
        <w:rPr>
          <w:b/>
          <w:bCs/>
          <w:color w:val="auto"/>
        </w:rPr>
      </w:pPr>
    </w:p>
    <w:p w:rsidR="009C54CC" w:rsidRPr="00777036" w:rsidRDefault="009C54CC" w:rsidP="00B2184E">
      <w:pPr>
        <w:ind w:firstLine="708"/>
        <w:jc w:val="both"/>
        <w:rPr>
          <w:b/>
          <w:bCs/>
          <w:color w:val="auto"/>
        </w:rPr>
      </w:pPr>
    </w:p>
    <w:p w:rsidR="009C54CC" w:rsidRPr="00777036" w:rsidRDefault="009C54CC" w:rsidP="00B2184E">
      <w:pPr>
        <w:ind w:firstLine="708"/>
        <w:jc w:val="both"/>
        <w:rPr>
          <w:b/>
          <w:bCs/>
          <w:color w:val="auto"/>
        </w:rPr>
      </w:pPr>
    </w:p>
    <w:p w:rsidR="009C54CC" w:rsidRPr="00777036" w:rsidRDefault="009C54CC" w:rsidP="00B2184E">
      <w:pPr>
        <w:ind w:firstLine="708"/>
        <w:jc w:val="both"/>
        <w:rPr>
          <w:b/>
          <w:bCs/>
          <w:color w:val="auto"/>
        </w:rPr>
      </w:pPr>
    </w:p>
    <w:p w:rsidR="009C54CC" w:rsidRPr="00777036" w:rsidRDefault="009C54CC" w:rsidP="00B80B78">
      <w:pPr>
        <w:rPr>
          <w:color w:val="auto"/>
        </w:rPr>
      </w:pPr>
    </w:p>
    <w:sectPr w:rsidR="009C54CC" w:rsidRPr="00777036" w:rsidSect="00985E90">
      <w:pgSz w:w="11906" w:h="16838"/>
      <w:pgMar w:top="360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4CC" w:rsidRDefault="009C54CC">
      <w:r>
        <w:separator/>
      </w:r>
    </w:p>
  </w:endnote>
  <w:endnote w:type="continuationSeparator" w:id="0">
    <w:p w:rsidR="009C54CC" w:rsidRDefault="009C5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4CC" w:rsidRDefault="009C54CC">
      <w:r>
        <w:separator/>
      </w:r>
    </w:p>
  </w:footnote>
  <w:footnote w:type="continuationSeparator" w:id="0">
    <w:p w:rsidR="009C54CC" w:rsidRDefault="009C54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5E6"/>
    <w:rsid w:val="00000E97"/>
    <w:rsid w:val="0000346C"/>
    <w:rsid w:val="00013944"/>
    <w:rsid w:val="00013D3A"/>
    <w:rsid w:val="000556F6"/>
    <w:rsid w:val="00061F3E"/>
    <w:rsid w:val="00062B6A"/>
    <w:rsid w:val="000678A7"/>
    <w:rsid w:val="00093460"/>
    <w:rsid w:val="00096A58"/>
    <w:rsid w:val="000E0983"/>
    <w:rsid w:val="001105E3"/>
    <w:rsid w:val="001131F2"/>
    <w:rsid w:val="001514DA"/>
    <w:rsid w:val="001601FF"/>
    <w:rsid w:val="00167BFA"/>
    <w:rsid w:val="00180CCE"/>
    <w:rsid w:val="001971F1"/>
    <w:rsid w:val="002345C4"/>
    <w:rsid w:val="002415B1"/>
    <w:rsid w:val="00264D82"/>
    <w:rsid w:val="002C6F01"/>
    <w:rsid w:val="002F22BC"/>
    <w:rsid w:val="002F26F9"/>
    <w:rsid w:val="002F62A8"/>
    <w:rsid w:val="003210AE"/>
    <w:rsid w:val="003454FA"/>
    <w:rsid w:val="0037505C"/>
    <w:rsid w:val="003A5BEC"/>
    <w:rsid w:val="003B3097"/>
    <w:rsid w:val="003F399D"/>
    <w:rsid w:val="00402399"/>
    <w:rsid w:val="00413561"/>
    <w:rsid w:val="00453DE1"/>
    <w:rsid w:val="004D51DE"/>
    <w:rsid w:val="004E0DBE"/>
    <w:rsid w:val="00507E50"/>
    <w:rsid w:val="00512DDB"/>
    <w:rsid w:val="005255C7"/>
    <w:rsid w:val="00540100"/>
    <w:rsid w:val="005475A4"/>
    <w:rsid w:val="005571ED"/>
    <w:rsid w:val="005725B1"/>
    <w:rsid w:val="005C0E86"/>
    <w:rsid w:val="005C3259"/>
    <w:rsid w:val="005D005E"/>
    <w:rsid w:val="005D0405"/>
    <w:rsid w:val="005D4D01"/>
    <w:rsid w:val="005E6158"/>
    <w:rsid w:val="006063E9"/>
    <w:rsid w:val="006121E3"/>
    <w:rsid w:val="006227AB"/>
    <w:rsid w:val="006240D3"/>
    <w:rsid w:val="0066125D"/>
    <w:rsid w:val="00683380"/>
    <w:rsid w:val="0069501A"/>
    <w:rsid w:val="007163B2"/>
    <w:rsid w:val="007244EA"/>
    <w:rsid w:val="00735EA7"/>
    <w:rsid w:val="00745BF2"/>
    <w:rsid w:val="0075117B"/>
    <w:rsid w:val="00760E18"/>
    <w:rsid w:val="00777036"/>
    <w:rsid w:val="007C7FD1"/>
    <w:rsid w:val="00811427"/>
    <w:rsid w:val="00836C8E"/>
    <w:rsid w:val="008834D6"/>
    <w:rsid w:val="00895F61"/>
    <w:rsid w:val="00897578"/>
    <w:rsid w:val="008C4DA5"/>
    <w:rsid w:val="008D3EEB"/>
    <w:rsid w:val="008E38CE"/>
    <w:rsid w:val="00925C98"/>
    <w:rsid w:val="00985E90"/>
    <w:rsid w:val="009C54CC"/>
    <w:rsid w:val="00A15A39"/>
    <w:rsid w:val="00A16B34"/>
    <w:rsid w:val="00A3374D"/>
    <w:rsid w:val="00A667A4"/>
    <w:rsid w:val="00A714BF"/>
    <w:rsid w:val="00AC0AE8"/>
    <w:rsid w:val="00B0539C"/>
    <w:rsid w:val="00B12EBB"/>
    <w:rsid w:val="00B174CB"/>
    <w:rsid w:val="00B2184E"/>
    <w:rsid w:val="00B75E65"/>
    <w:rsid w:val="00B77292"/>
    <w:rsid w:val="00B80B78"/>
    <w:rsid w:val="00B92EC4"/>
    <w:rsid w:val="00BD5205"/>
    <w:rsid w:val="00BF18BF"/>
    <w:rsid w:val="00C008F6"/>
    <w:rsid w:val="00C039C8"/>
    <w:rsid w:val="00C456D8"/>
    <w:rsid w:val="00C60D5F"/>
    <w:rsid w:val="00CD5552"/>
    <w:rsid w:val="00CE47ED"/>
    <w:rsid w:val="00D261F3"/>
    <w:rsid w:val="00D51C3F"/>
    <w:rsid w:val="00D625E6"/>
    <w:rsid w:val="00D671DC"/>
    <w:rsid w:val="00D95B90"/>
    <w:rsid w:val="00DA21CA"/>
    <w:rsid w:val="00DE34A8"/>
    <w:rsid w:val="00E02C14"/>
    <w:rsid w:val="00E13CC5"/>
    <w:rsid w:val="00E35FBB"/>
    <w:rsid w:val="00E91CDF"/>
    <w:rsid w:val="00ED3D1D"/>
    <w:rsid w:val="00ED62FA"/>
    <w:rsid w:val="00EF7EB6"/>
    <w:rsid w:val="00F44BD7"/>
    <w:rsid w:val="00F6282D"/>
    <w:rsid w:val="00F73464"/>
    <w:rsid w:val="00F75E3F"/>
    <w:rsid w:val="00FE5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2184E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40100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75117B"/>
    <w:rPr>
      <w:vertAlign w:val="superscript"/>
    </w:rPr>
  </w:style>
  <w:style w:type="paragraph" w:customStyle="1" w:styleId="2">
    <w:name w:val="Знак2"/>
    <w:basedOn w:val="Normal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89ABE54802A949CD9F46A47ACE849F08C8902624132D2D68BBA0B388364F5654D4B2143939AB519FCBCEB7W2F" TargetMode="External"/><Relationship Id="rId13" Type="http://schemas.openxmlformats.org/officeDocument/2006/relationships/hyperlink" Target="consultantplus://offline/ref=57E0B1C8ADAC653FBEA55D1E9049ED91A5325BCFB1B536D12C5B445229E3A66436349F71637AD8F1pAaE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F248850EFA273108AB4289AA0DC884009D6E3CA6E2BC66AA69BD68E96BDD74FC20CF8Fa1WDF" TargetMode="External"/><Relationship Id="rId12" Type="http://schemas.openxmlformats.org/officeDocument/2006/relationships/hyperlink" Target="consultantplus://offline/ref=5DF248850EFA273108AB4289AA0DC884009D6E3CA6E2BC66AA69BD68E96BDD74FC20CF8Fa1W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B89ABE54802A949CD9F46A47ACE849F08C8902624132D2D68BBA0B388364F5654D4B2143939AB519FCBCEB7W2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B89ABE54802A949CD9F46A47ACE849F08C8902624132D2D68BBA0B388364F5654D4B2143939AB519FCBCEB7W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BAE97D222EC8C62A334F52BE9778BD7E8277A36839950D9B3A47B2A8sEeFF" TargetMode="External"/><Relationship Id="rId14" Type="http://schemas.openxmlformats.org/officeDocument/2006/relationships/hyperlink" Target="consultantplus://offline/ref=57E0B1C8ADAC653FBEA55D1E9049ED91A5325BCFB1B536D12C5B445229E3A66436349F71637AD8F1pAaE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516</TotalTime>
  <Pages>4</Pages>
  <Words>1890</Words>
  <Characters>10774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Владелец</cp:lastModifiedBy>
  <cp:revision>30</cp:revision>
  <cp:lastPrinted>2017-12-18T07:44:00Z</cp:lastPrinted>
  <dcterms:created xsi:type="dcterms:W3CDTF">2017-08-15T02:15:00Z</dcterms:created>
  <dcterms:modified xsi:type="dcterms:W3CDTF">2017-12-18T07:44:00Z</dcterms:modified>
</cp:coreProperties>
</file>