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715" w:rsidRDefault="00616715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16715" w:rsidRDefault="00616715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НИЖНЕКАМЕНСКОГО СЕЛЬСОВЕТА</w:t>
      </w:r>
    </w:p>
    <w:p w:rsidR="00616715" w:rsidRDefault="00616715" w:rsidP="0077188A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616715" w:rsidRDefault="00616715" w:rsidP="006862E2">
      <w:pPr>
        <w:jc w:val="center"/>
        <w:rPr>
          <w:sz w:val="28"/>
          <w:szCs w:val="28"/>
        </w:rPr>
      </w:pPr>
    </w:p>
    <w:p w:rsidR="00616715" w:rsidRPr="00713D19" w:rsidRDefault="00616715" w:rsidP="006862E2">
      <w:pPr>
        <w:jc w:val="center"/>
        <w:rPr>
          <w:sz w:val="28"/>
          <w:szCs w:val="28"/>
        </w:rPr>
      </w:pPr>
    </w:p>
    <w:p w:rsidR="00616715" w:rsidRDefault="00616715" w:rsidP="006862E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 О С Т А Н О В Л Е Н И Е </w:t>
      </w:r>
    </w:p>
    <w:p w:rsidR="00616715" w:rsidRDefault="00616715" w:rsidP="006862E2">
      <w:pPr>
        <w:jc w:val="center"/>
        <w:rPr>
          <w:b/>
          <w:bCs/>
          <w:sz w:val="32"/>
          <w:szCs w:val="32"/>
        </w:rPr>
      </w:pPr>
    </w:p>
    <w:p w:rsidR="00616715" w:rsidRDefault="00616715" w:rsidP="006862E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13.02.2017г.                                                                                  № 5</w:t>
      </w:r>
    </w:p>
    <w:p w:rsidR="00616715" w:rsidRDefault="00616715" w:rsidP="006862E2">
      <w:pPr>
        <w:jc w:val="center"/>
        <w:rPr>
          <w:sz w:val="28"/>
          <w:szCs w:val="28"/>
        </w:rPr>
      </w:pPr>
    </w:p>
    <w:p w:rsidR="00616715" w:rsidRDefault="00616715" w:rsidP="00686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Территориального Совета по проблемам профилактики социального сиротства </w:t>
      </w:r>
    </w:p>
    <w:p w:rsidR="00616715" w:rsidRDefault="00616715" w:rsidP="006862E2">
      <w:pPr>
        <w:jc w:val="center"/>
      </w:pPr>
    </w:p>
    <w:p w:rsidR="00616715" w:rsidRDefault="00616715" w:rsidP="006862E2">
      <w:pPr>
        <w:jc w:val="center"/>
      </w:pPr>
    </w:p>
    <w:p w:rsidR="00616715" w:rsidRDefault="00616715" w:rsidP="006862E2">
      <w:pPr>
        <w:jc w:val="both"/>
        <w:rPr>
          <w:sz w:val="28"/>
          <w:szCs w:val="28"/>
        </w:rPr>
      </w:pPr>
      <w:r>
        <w:t xml:space="preserve"> </w:t>
      </w:r>
      <w:r>
        <w:tab/>
      </w:r>
      <w:r w:rsidRPr="00240240">
        <w:rPr>
          <w:sz w:val="28"/>
          <w:szCs w:val="28"/>
        </w:rPr>
        <w:t xml:space="preserve">В целях организации и проведения практической работы по </w:t>
      </w:r>
      <w:r>
        <w:rPr>
          <w:sz w:val="28"/>
          <w:szCs w:val="28"/>
        </w:rPr>
        <w:t xml:space="preserve">профилактике социального сиротства на территории администрации Нижнекаменского сельсовета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состав Территориального Совета по проблемам профилактики социального сиротства (приложение №1).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положение о Территориальном Совете</w:t>
      </w:r>
      <w:r w:rsidRPr="00C9630A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проблемам профилактики социального сиротства (приложение №2)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настоящее постановление  в периодическом печатном издании органов местного самоуправления</w:t>
      </w:r>
      <w:r w:rsidRPr="00F66121">
        <w:rPr>
          <w:sz w:val="28"/>
          <w:szCs w:val="28"/>
        </w:rPr>
        <w:t xml:space="preserve"> </w:t>
      </w:r>
      <w:r>
        <w:rPr>
          <w:sz w:val="28"/>
          <w:szCs w:val="28"/>
        </w:rPr>
        <w:t>Нижнекаменского  сельсовета «Сельская Новь».</w:t>
      </w:r>
    </w:p>
    <w:p w:rsidR="00616715" w:rsidRPr="00240240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настоящего  постановления оставляю за собой.</w:t>
      </w:r>
    </w:p>
    <w:p w:rsidR="00616715" w:rsidRPr="00240240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6862E2">
      <w:pPr>
        <w:rPr>
          <w:sz w:val="28"/>
          <w:szCs w:val="28"/>
        </w:rPr>
      </w:pPr>
    </w:p>
    <w:p w:rsidR="00616715" w:rsidRDefault="00616715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Нижнекаменского сельсовета  </w:t>
      </w:r>
    </w:p>
    <w:p w:rsidR="00616715" w:rsidRDefault="00616715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616715" w:rsidRDefault="00616715" w:rsidP="00F66121">
      <w:pPr>
        <w:tabs>
          <w:tab w:val="left" w:pos="79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Е.А. Герасимова</w:t>
      </w:r>
    </w:p>
    <w:p w:rsidR="00616715" w:rsidRDefault="00616715" w:rsidP="00771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CE303E">
      <w:pPr>
        <w:rPr>
          <w:sz w:val="20"/>
          <w:szCs w:val="20"/>
        </w:rPr>
      </w:pPr>
    </w:p>
    <w:p w:rsidR="00616715" w:rsidRPr="00CE303E" w:rsidRDefault="00616715" w:rsidP="006862E2">
      <w:pPr>
        <w:jc w:val="right"/>
      </w:pPr>
      <w:r w:rsidRPr="00CE303E">
        <w:t>Приложение №1</w:t>
      </w:r>
    </w:p>
    <w:p w:rsidR="00616715" w:rsidRPr="00CE303E" w:rsidRDefault="00616715" w:rsidP="006862E2">
      <w:pPr>
        <w:jc w:val="right"/>
      </w:pPr>
      <w:r w:rsidRPr="00CE303E">
        <w:t xml:space="preserve"> к постановлению администрации  </w:t>
      </w:r>
    </w:p>
    <w:p w:rsidR="00616715" w:rsidRPr="00CE303E" w:rsidRDefault="00616715" w:rsidP="006862E2">
      <w:pPr>
        <w:jc w:val="right"/>
      </w:pPr>
      <w:r w:rsidRPr="00CE303E">
        <w:t xml:space="preserve">Нижнекаменского сельсовета </w:t>
      </w:r>
    </w:p>
    <w:p w:rsidR="00616715" w:rsidRPr="00CE303E" w:rsidRDefault="00616715" w:rsidP="006862E2">
      <w:pPr>
        <w:jc w:val="right"/>
      </w:pPr>
      <w:r w:rsidRPr="00CE303E">
        <w:t>№ 5 от 13.02.2017 г.</w:t>
      </w:r>
    </w:p>
    <w:p w:rsidR="00616715" w:rsidRPr="00CE303E" w:rsidRDefault="00616715" w:rsidP="006862E2">
      <w:pPr>
        <w:jc w:val="right"/>
        <w:rPr>
          <w:b/>
          <w:bCs/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Pr="0075387D" w:rsidRDefault="00616715" w:rsidP="006862E2">
      <w:pPr>
        <w:jc w:val="center"/>
        <w:rPr>
          <w:b/>
          <w:bCs/>
          <w:sz w:val="28"/>
          <w:szCs w:val="28"/>
        </w:rPr>
      </w:pPr>
      <w:r w:rsidRPr="0075387D">
        <w:rPr>
          <w:b/>
          <w:bCs/>
          <w:sz w:val="28"/>
          <w:szCs w:val="28"/>
        </w:rPr>
        <w:t>СОСТАВ</w:t>
      </w:r>
    </w:p>
    <w:p w:rsidR="00616715" w:rsidRDefault="00616715" w:rsidP="006862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Территориального </w:t>
      </w:r>
      <w:r w:rsidRPr="0075387D">
        <w:rPr>
          <w:b/>
          <w:bCs/>
          <w:sz w:val="28"/>
          <w:szCs w:val="28"/>
        </w:rPr>
        <w:t xml:space="preserve">Совета по проблемам профилактики </w:t>
      </w:r>
    </w:p>
    <w:p w:rsidR="00616715" w:rsidRPr="0075387D" w:rsidRDefault="00616715" w:rsidP="006862E2">
      <w:pPr>
        <w:jc w:val="center"/>
        <w:rPr>
          <w:b/>
          <w:bCs/>
          <w:sz w:val="28"/>
          <w:szCs w:val="28"/>
        </w:rPr>
      </w:pPr>
      <w:r w:rsidRPr="0075387D">
        <w:rPr>
          <w:b/>
          <w:bCs/>
          <w:sz w:val="28"/>
          <w:szCs w:val="28"/>
        </w:rPr>
        <w:t>социального сиротства</w:t>
      </w: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right"/>
        <w:rPr>
          <w:sz w:val="20"/>
          <w:szCs w:val="20"/>
        </w:rPr>
      </w:pP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Герасимова Елена Алексеевна</w:t>
      </w:r>
      <w:r>
        <w:rPr>
          <w:sz w:val="28"/>
          <w:szCs w:val="28"/>
        </w:rPr>
        <w:t xml:space="preserve"> – глава Нижнекаменского сельсовета.</w:t>
      </w:r>
    </w:p>
    <w:p w:rsidR="00616715" w:rsidRPr="00A32990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Савин Геннадий Геннадьевич</w:t>
      </w:r>
      <w:r>
        <w:rPr>
          <w:sz w:val="28"/>
          <w:szCs w:val="28"/>
        </w:rPr>
        <w:t xml:space="preserve"> – участковый уполномоченный полиции Ордынского РОВД.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Бабкина Ольга Алексеевна</w:t>
      </w:r>
      <w:r>
        <w:rPr>
          <w:sz w:val="28"/>
          <w:szCs w:val="28"/>
        </w:rPr>
        <w:t xml:space="preserve"> – детская медицинская сестра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Бушуева Анна Егоровна</w:t>
      </w:r>
      <w:r>
        <w:rPr>
          <w:sz w:val="28"/>
          <w:szCs w:val="28"/>
        </w:rPr>
        <w:t xml:space="preserve"> – специалист администрации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Гидт Татьяна Петровна</w:t>
      </w:r>
      <w:r>
        <w:rPr>
          <w:sz w:val="28"/>
          <w:szCs w:val="28"/>
        </w:rPr>
        <w:t xml:space="preserve"> – председатель ОИДН.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Пермина Александра Александровна</w:t>
      </w:r>
      <w:r>
        <w:rPr>
          <w:sz w:val="28"/>
          <w:szCs w:val="28"/>
        </w:rPr>
        <w:t>– директор Нижнекаменской  СОШ.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Заколюкина Оксана Николаевна</w:t>
      </w:r>
      <w:r>
        <w:rPr>
          <w:sz w:val="28"/>
          <w:szCs w:val="28"/>
        </w:rPr>
        <w:t xml:space="preserve"> – директор Нижнекаменского СДК.</w:t>
      </w: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Default="00616715" w:rsidP="006862E2">
      <w:pPr>
        <w:jc w:val="both"/>
        <w:rPr>
          <w:sz w:val="28"/>
          <w:szCs w:val="28"/>
        </w:rPr>
      </w:pPr>
    </w:p>
    <w:p w:rsidR="00616715" w:rsidRPr="00CE303E" w:rsidRDefault="00616715" w:rsidP="006862E2">
      <w:pPr>
        <w:jc w:val="right"/>
        <w:rPr>
          <w:b/>
          <w:bCs/>
        </w:rPr>
      </w:pPr>
      <w:r w:rsidRPr="00CE303E">
        <w:rPr>
          <w:b/>
          <w:bCs/>
        </w:rPr>
        <w:t>Приложение №2</w:t>
      </w:r>
    </w:p>
    <w:p w:rsidR="00616715" w:rsidRPr="00CE303E" w:rsidRDefault="00616715" w:rsidP="006862E2">
      <w:pPr>
        <w:jc w:val="right"/>
        <w:rPr>
          <w:b/>
          <w:bCs/>
        </w:rPr>
      </w:pPr>
      <w:r w:rsidRPr="00CE303E">
        <w:rPr>
          <w:b/>
          <w:bCs/>
        </w:rPr>
        <w:t xml:space="preserve"> к постановлению  главы </w:t>
      </w:r>
    </w:p>
    <w:p w:rsidR="00616715" w:rsidRPr="00CE303E" w:rsidRDefault="00616715" w:rsidP="006862E2">
      <w:pPr>
        <w:jc w:val="right"/>
        <w:rPr>
          <w:b/>
          <w:bCs/>
        </w:rPr>
      </w:pPr>
      <w:r w:rsidRPr="00CE303E">
        <w:rPr>
          <w:b/>
          <w:bCs/>
        </w:rPr>
        <w:t xml:space="preserve">Нижнекаменского сельсовета </w:t>
      </w:r>
    </w:p>
    <w:p w:rsidR="00616715" w:rsidRPr="00CE303E" w:rsidRDefault="00616715" w:rsidP="006862E2">
      <w:pPr>
        <w:jc w:val="right"/>
        <w:rPr>
          <w:b/>
          <w:bCs/>
        </w:rPr>
      </w:pPr>
      <w:r w:rsidRPr="00CE303E">
        <w:rPr>
          <w:b/>
          <w:bCs/>
        </w:rPr>
        <w:t>№5  от 13.02.2017 г.</w:t>
      </w:r>
    </w:p>
    <w:p w:rsidR="00616715" w:rsidRDefault="00616715" w:rsidP="006862E2">
      <w:pPr>
        <w:jc w:val="right"/>
        <w:rPr>
          <w:sz w:val="28"/>
          <w:szCs w:val="28"/>
        </w:rPr>
      </w:pPr>
    </w:p>
    <w:p w:rsidR="00616715" w:rsidRPr="00B84A67" w:rsidRDefault="00616715" w:rsidP="006862E2">
      <w:pPr>
        <w:jc w:val="center"/>
        <w:rPr>
          <w:b/>
          <w:bCs/>
          <w:sz w:val="28"/>
          <w:szCs w:val="28"/>
        </w:rPr>
      </w:pPr>
      <w:r w:rsidRPr="00B84A67">
        <w:rPr>
          <w:b/>
          <w:bCs/>
          <w:sz w:val="28"/>
          <w:szCs w:val="28"/>
        </w:rPr>
        <w:t xml:space="preserve">Положение о Территориальном совете по проблемам профилактики социального сиротства при главе администрации </w:t>
      </w:r>
      <w:r>
        <w:rPr>
          <w:b/>
          <w:bCs/>
          <w:sz w:val="28"/>
          <w:szCs w:val="28"/>
        </w:rPr>
        <w:t xml:space="preserve">Нижнекаменского </w:t>
      </w:r>
      <w:r w:rsidRPr="00B84A67">
        <w:rPr>
          <w:b/>
          <w:bCs/>
          <w:sz w:val="28"/>
          <w:szCs w:val="28"/>
        </w:rPr>
        <w:t>сельсовета</w:t>
      </w:r>
    </w:p>
    <w:p w:rsidR="00616715" w:rsidRPr="00B84A67" w:rsidRDefault="00616715" w:rsidP="006862E2">
      <w:pPr>
        <w:jc w:val="center"/>
        <w:rPr>
          <w:b/>
          <w:bCs/>
          <w:sz w:val="28"/>
          <w:szCs w:val="28"/>
        </w:rPr>
      </w:pPr>
    </w:p>
    <w:p w:rsidR="00616715" w:rsidRPr="00B84A67" w:rsidRDefault="00616715" w:rsidP="006862E2">
      <w:pPr>
        <w:jc w:val="center"/>
        <w:rPr>
          <w:b/>
          <w:bCs/>
          <w:sz w:val="28"/>
          <w:szCs w:val="28"/>
        </w:rPr>
      </w:pPr>
      <w:r w:rsidRPr="00B84A67">
        <w:rPr>
          <w:b/>
          <w:bCs/>
          <w:sz w:val="28"/>
          <w:szCs w:val="28"/>
        </w:rPr>
        <w:t>1.Общие положения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1.1.Настоящее Положение служит правовой, организационно-методической основой формирования и организации деятельности Территориального совета по проблемам профилактики социального сиротства при главе администрации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1.2.Территориальный совет по проблемам профилактики социального сиротства при главе администрации Нижнекаменского сельсовета в своей деятельности руководствуется международными актами, федеральным законодательством,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Новосибирской области в сфере защиты семьи и прав детей, настоящим Положением.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1.3.Территориальный совет по проблемам профилактики социального сиротства при главе администрации Нижнекаменского сельсовета (далее – Совет) является межведомственным совещательным органом, действующим на общественных началах и, осуществляющим деятельность по координации работы со случаем органов власти, учреждений, служб и организаций в сфере профилактики социального сиротства на территории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1.4.Совет осуществляет свою деятельность на основе следующих принципов:</w:t>
      </w:r>
    </w:p>
    <w:p w:rsidR="00616715" w:rsidRDefault="00616715" w:rsidP="006862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1.4.1.Приоритет первичной профилактики социального сиротства.</w:t>
      </w:r>
    </w:p>
    <w:p w:rsidR="00616715" w:rsidRDefault="00616715" w:rsidP="006862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1.4.2.Приоритет защиты прав и интересов семьи и детей при осуществлении деятельности по профилактике социального сиротства.</w:t>
      </w:r>
    </w:p>
    <w:p w:rsidR="00616715" w:rsidRDefault="00616715" w:rsidP="006862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1.4.3.Вовлечение в работу по решению семейных проблем самой семьи при взаимодействии и поддержке ее ближайшего социального окружения.</w:t>
      </w:r>
    </w:p>
    <w:p w:rsidR="00616715" w:rsidRDefault="00616715" w:rsidP="006862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1.4.4.Сотрудничество и партнерство широкого круга представителей местного сообщества при решении проблем по профилактике социального сиротства на территории  Нижнекаменского сельсовета.</w:t>
      </w:r>
    </w:p>
    <w:p w:rsidR="00616715" w:rsidRDefault="00616715" w:rsidP="006862E2">
      <w:pPr>
        <w:ind w:firstLine="708"/>
        <w:jc w:val="both"/>
        <w:rPr>
          <w:sz w:val="28"/>
          <w:szCs w:val="28"/>
        </w:rPr>
      </w:pPr>
    </w:p>
    <w:p w:rsidR="00616715" w:rsidRDefault="00616715" w:rsidP="006862E2">
      <w:pPr>
        <w:jc w:val="center"/>
        <w:rPr>
          <w:b/>
          <w:bCs/>
          <w:sz w:val="28"/>
          <w:szCs w:val="28"/>
        </w:rPr>
      </w:pPr>
      <w:r w:rsidRPr="00B84A67">
        <w:rPr>
          <w:b/>
          <w:bCs/>
          <w:sz w:val="28"/>
          <w:szCs w:val="28"/>
        </w:rPr>
        <w:t>2.Цель и основные задачи деятельности Совета</w:t>
      </w:r>
      <w:r>
        <w:rPr>
          <w:b/>
          <w:bCs/>
          <w:sz w:val="28"/>
          <w:szCs w:val="28"/>
        </w:rPr>
        <w:t>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2.1.Целью Совета является планирование, и реализация деятельности по работе со случаем в сфере профилактики социального сиротства на территории 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2.2.Основные задачи Совета: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2.2.1.Оценка социальной ситуации в области профилактики социального сиротства на территории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2.2.2.Вовлечение в работу со случаем представителей местного сообщества при осуществлении деятельности по профилактике социального сиротства на территории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2.2.3.Согласование деятельности органов власти, учреждений, служб и организаций по работе со случаем на территории  </w:t>
      </w:r>
      <w:r w:rsidRPr="00041D6B">
        <w:rPr>
          <w:sz w:val="28"/>
          <w:szCs w:val="28"/>
        </w:rPr>
        <w:t xml:space="preserve"> </w:t>
      </w:r>
      <w:r>
        <w:rPr>
          <w:sz w:val="28"/>
          <w:szCs w:val="28"/>
        </w:rPr>
        <w:t>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2.2.4.Контроль за соблюдением прав и интересов семьи и несовершеннолетних при заключении соглашений, разработке и реализации индивидуальных программ работы с семьей.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2.3.Основные функции Совета: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2.3.1.Обсуждение случая, на основании результатов первичной диагностики и материалов, представленных участковым специалистом по социальной работе, и рассмотрение проекта индивидуальной программы работы с семьей в целях ее корректировки и уточнения, исходя из ресурсов территории муниципального образования.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2.3.2.Одобрение индивидуальной программы работы с семьей, если ситуация в семье не требует комплексной диагностики и многоплановой помощи.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2.3.3.Содействие реализации индивидуальной программы работы с семьей, исходя из ресурсов территории муниципального образования.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2.3.4.Оценка ситуации в семье и при необходимости, принятие мер к корректировке индивидуальной программы работы с семьей.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2.3.5.Консультирование специалиста участковой социальной службы при работе с семьей.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2.3.6.Выработка рекомендаций для принятия окончательного решения о закрытии случая по итогам реализации индивидуальной программы работы с семьей.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3.Состав Совета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3.1.В состав Совета входят: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3.1.1.Глава администрации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3.1.2.Специалист по социальной работе, осуществляющий деятельность по профилактике социального сиротства на территории муниципального образования.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3.1.3. Представители органов власти, учреждений, организаций, осуществляющих деятельность по работе с семьей и детьми на территории муниципального образования.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3.1.4.Представители местного сообщества, действующие на территории муниципального образования в интересах семьи и детей.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3.2.При подборе членов Совета учитывается: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ими территории муниципального образования и территории сообщества;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 социальных, социально-экономических интересов на территории муниципального образования;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 тех или иных видов ресурсов, которые могли бы быть задействованы для решения проблем профилактики социального сиротства на территории муниципального образования.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Организация деятельности 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4.1. Совет создается и распускается распоряжением главы Нижнекаменского сельсовета.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4.2. Совет проводит заседания по мере поступления материалов от специалиста по социальной работе, но не реже одного раза в квартал.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4.3. В случае необходимости, по инициативе специалиста по социальной работе или других членов Совета, проводятся экстренные заседания 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4.4. Члены Совета в своей деятельности руководствуются законом, профессиональными и этическими принципами, интересами семей и детей и обязаны защищать их права и интересы в пределах своей компетенции всеми законными средствами.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Члены Совета несут ответственность за разглашение конфиденциальной информации о семьях.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При наличии угрозы психосоциальному, физическому благополучию детей (ребенка) Совет обязан передать информацию о ситуации в семье в компетентные органы.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4.7. Решения Совета принимаются простым большинством голосов от числа присутствующих.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4.8. Решения Совета отражаются в протоколе заседания.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Совет возглавляет Председатель, председателем Совета является глава администрации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4.9.1. Председатель Совета: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общее управление работой Совета;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Совет в органах власти, государственных и негосударственных учреждений, службах и организациях, осуществляющих деятельность по работе с семьей и детьми;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назначает секретаря из членов Совета.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Секретарь Совета: 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заседаний Совета, обеспечивает их систематичность, формирует и согласует с Председателем состав его участников для очередного заседания;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согласованию с Председателем, ставит в известность семьи и участников Совета о необходимости обсуждения конкретных случаев, готовит и выносит информацию о них на заседания Совета;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доводит до органов, влияющих на решение проблем конкретной семьи, мнение Совета по данному случаю;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переговорах по привлечению к работе с семьями новых субъектов;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координирует связи Совета с необходимыми для решения случая субъектами;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контроль за выполнением рекомендаций Совета по реализации индивидуальных программ работы с семьей;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ведет текущую организационную работу;</w:t>
      </w:r>
    </w:p>
    <w:p w:rsidR="00616715" w:rsidRDefault="00616715" w:rsidP="006862E2">
      <w:pPr>
        <w:jc w:val="both"/>
        <w:rPr>
          <w:sz w:val="28"/>
          <w:szCs w:val="28"/>
        </w:rPr>
      </w:pPr>
      <w:r>
        <w:rPr>
          <w:sz w:val="28"/>
          <w:szCs w:val="28"/>
        </w:rPr>
        <w:t>- ведет текущую документацию Совета, в частности, протоколы заседаний;</w:t>
      </w:r>
    </w:p>
    <w:p w:rsidR="00616715" w:rsidRPr="008A0028" w:rsidRDefault="00616715" w:rsidP="008A0028">
      <w:pPr>
        <w:jc w:val="both"/>
        <w:rPr>
          <w:sz w:val="28"/>
          <w:szCs w:val="28"/>
        </w:rPr>
      </w:pPr>
      <w:r>
        <w:rPr>
          <w:sz w:val="28"/>
          <w:szCs w:val="28"/>
        </w:rPr>
        <w:t>- доводит до семьи необходимую информацию.</w:t>
      </w:r>
    </w:p>
    <w:sectPr w:rsidR="00616715" w:rsidRPr="008A0028" w:rsidSect="00F840E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2E2"/>
    <w:rsid w:val="00041D6B"/>
    <w:rsid w:val="000C1A28"/>
    <w:rsid w:val="00102FE7"/>
    <w:rsid w:val="00123A8A"/>
    <w:rsid w:val="0014535A"/>
    <w:rsid w:val="00172DD6"/>
    <w:rsid w:val="001F0006"/>
    <w:rsid w:val="00222BFE"/>
    <w:rsid w:val="00240240"/>
    <w:rsid w:val="002B2B66"/>
    <w:rsid w:val="002F5ECD"/>
    <w:rsid w:val="003F0D33"/>
    <w:rsid w:val="004A1709"/>
    <w:rsid w:val="005558A3"/>
    <w:rsid w:val="00616715"/>
    <w:rsid w:val="006862E2"/>
    <w:rsid w:val="00713D19"/>
    <w:rsid w:val="0075387D"/>
    <w:rsid w:val="0077188A"/>
    <w:rsid w:val="007812E8"/>
    <w:rsid w:val="007A19A6"/>
    <w:rsid w:val="00812286"/>
    <w:rsid w:val="008201EF"/>
    <w:rsid w:val="00836B55"/>
    <w:rsid w:val="008A0028"/>
    <w:rsid w:val="009A09D8"/>
    <w:rsid w:val="00A1187B"/>
    <w:rsid w:val="00A20F7E"/>
    <w:rsid w:val="00A32990"/>
    <w:rsid w:val="00A730D7"/>
    <w:rsid w:val="00B12287"/>
    <w:rsid w:val="00B84A67"/>
    <w:rsid w:val="00C7033B"/>
    <w:rsid w:val="00C9630A"/>
    <w:rsid w:val="00CE303E"/>
    <w:rsid w:val="00D44A11"/>
    <w:rsid w:val="00DC4C88"/>
    <w:rsid w:val="00DD6BAD"/>
    <w:rsid w:val="00E80684"/>
    <w:rsid w:val="00F66121"/>
    <w:rsid w:val="00F840E8"/>
    <w:rsid w:val="00FA61A7"/>
    <w:rsid w:val="00FD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289</TotalTime>
  <Pages>6</Pages>
  <Words>1290</Words>
  <Characters>7359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Владелец</cp:lastModifiedBy>
  <cp:revision>13</cp:revision>
  <cp:lastPrinted>2017-02-13T03:09:00Z</cp:lastPrinted>
  <dcterms:created xsi:type="dcterms:W3CDTF">2012-06-22T03:45:00Z</dcterms:created>
  <dcterms:modified xsi:type="dcterms:W3CDTF">2017-02-13T03:10:00Z</dcterms:modified>
</cp:coreProperties>
</file>