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9DD" w:rsidRPr="00497F1C" w:rsidRDefault="005069DD" w:rsidP="00114E85">
      <w:pPr>
        <w:jc w:val="center"/>
        <w:rPr>
          <w:sz w:val="28"/>
          <w:szCs w:val="28"/>
        </w:rPr>
      </w:pPr>
      <w:r w:rsidRPr="00497F1C">
        <w:rPr>
          <w:sz w:val="28"/>
          <w:szCs w:val="28"/>
        </w:rPr>
        <w:t xml:space="preserve">АДМИНИСТРАЦИЯ </w:t>
      </w:r>
    </w:p>
    <w:p w:rsidR="005069DD" w:rsidRPr="00497F1C" w:rsidRDefault="005069DD" w:rsidP="00114E8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НИЖНЕКАМЕНСКОГО </w:t>
      </w:r>
      <w:r w:rsidRPr="00497F1C">
        <w:rPr>
          <w:sz w:val="28"/>
          <w:szCs w:val="28"/>
        </w:rPr>
        <w:t xml:space="preserve"> СЕЛЬСОВЕТА </w:t>
      </w:r>
    </w:p>
    <w:p w:rsidR="005069DD" w:rsidRPr="00497F1C" w:rsidRDefault="005069DD" w:rsidP="00114E85">
      <w:pPr>
        <w:jc w:val="center"/>
        <w:rPr>
          <w:sz w:val="28"/>
          <w:szCs w:val="28"/>
        </w:rPr>
      </w:pPr>
      <w:r w:rsidRPr="00497F1C">
        <w:rPr>
          <w:sz w:val="28"/>
          <w:szCs w:val="28"/>
        </w:rPr>
        <w:t>ОРДЫНСКОГО РАЙОНА НОВОСИБИРСКОЙ ОБЛАСТИ</w:t>
      </w:r>
    </w:p>
    <w:p w:rsidR="005069DD" w:rsidRPr="00497F1C" w:rsidRDefault="005069DD" w:rsidP="00114E85">
      <w:pPr>
        <w:jc w:val="center"/>
        <w:rPr>
          <w:sz w:val="28"/>
          <w:szCs w:val="28"/>
        </w:rPr>
      </w:pPr>
    </w:p>
    <w:p w:rsidR="005069DD" w:rsidRPr="00497F1C" w:rsidRDefault="005069DD" w:rsidP="00114E85">
      <w:pPr>
        <w:jc w:val="center"/>
        <w:rPr>
          <w:b/>
          <w:bCs/>
          <w:sz w:val="32"/>
          <w:szCs w:val="32"/>
        </w:rPr>
      </w:pPr>
    </w:p>
    <w:p w:rsidR="005069DD" w:rsidRPr="00497F1C" w:rsidRDefault="005069DD" w:rsidP="00114E85">
      <w:pPr>
        <w:jc w:val="center"/>
        <w:rPr>
          <w:b/>
          <w:bCs/>
          <w:sz w:val="32"/>
          <w:szCs w:val="32"/>
        </w:rPr>
      </w:pPr>
      <w:r w:rsidRPr="00497F1C">
        <w:rPr>
          <w:b/>
          <w:bCs/>
          <w:sz w:val="32"/>
          <w:szCs w:val="32"/>
        </w:rPr>
        <w:t xml:space="preserve"> ПОСТАНОВЛЕНИЕ</w:t>
      </w:r>
    </w:p>
    <w:p w:rsidR="005069DD" w:rsidRPr="00497F1C" w:rsidRDefault="005069DD" w:rsidP="00114E85">
      <w:pPr>
        <w:jc w:val="center"/>
        <w:rPr>
          <w:b/>
          <w:bCs/>
          <w:sz w:val="32"/>
          <w:szCs w:val="32"/>
        </w:rPr>
      </w:pPr>
    </w:p>
    <w:p w:rsidR="005069DD" w:rsidRPr="00497F1C" w:rsidRDefault="005069DD" w:rsidP="00114E8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20.02.2017г.</w:t>
      </w:r>
      <w:r w:rsidRPr="00497F1C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   № 6</w:t>
      </w:r>
    </w:p>
    <w:p w:rsidR="005069DD" w:rsidRPr="00497F1C" w:rsidRDefault="005069DD" w:rsidP="00114E85">
      <w:pPr>
        <w:jc w:val="center"/>
        <w:rPr>
          <w:sz w:val="28"/>
          <w:szCs w:val="28"/>
        </w:rPr>
      </w:pPr>
    </w:p>
    <w:p w:rsidR="005069DD" w:rsidRPr="00497F1C" w:rsidRDefault="005069DD" w:rsidP="00114E85">
      <w:pPr>
        <w:jc w:val="center"/>
      </w:pPr>
      <w:r w:rsidRPr="00497F1C">
        <w:rPr>
          <w:sz w:val="28"/>
          <w:szCs w:val="28"/>
        </w:rPr>
        <w:t>О плане предупреждения и п</w:t>
      </w:r>
      <w:r>
        <w:rPr>
          <w:sz w:val="28"/>
          <w:szCs w:val="28"/>
        </w:rPr>
        <w:t>ротиводействия коррупции на 2017</w:t>
      </w:r>
      <w:r w:rsidRPr="00497F1C">
        <w:rPr>
          <w:sz w:val="28"/>
          <w:szCs w:val="28"/>
        </w:rPr>
        <w:t xml:space="preserve"> год </w:t>
      </w:r>
    </w:p>
    <w:p w:rsidR="005069DD" w:rsidRPr="00497F1C" w:rsidRDefault="005069DD" w:rsidP="00114E85">
      <w:r w:rsidRPr="00497F1C">
        <w:rPr>
          <w:sz w:val="28"/>
          <w:szCs w:val="28"/>
        </w:rPr>
        <w:t xml:space="preserve">           </w:t>
      </w:r>
    </w:p>
    <w:p w:rsidR="005069DD" w:rsidRPr="00497F1C" w:rsidRDefault="005069DD" w:rsidP="00114E85">
      <w:r w:rsidRPr="00497F1C">
        <w:t> 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       В соответствии с Федеральным законом от 25.12.2008 № 273-ФЗ «О противодействии коррупции», Национальной стратегией противодействия коррупции, утвержденной Указом Президента Российской Федерации от 13.04.2010 № 460, Национальным планом противодействия коррупции на 2012-2013 годы, утвержденным Указом Президента Российской Федерации от 13.03.2012 № 297, Законом Новосибирской области от 27.04.2010 № 486-ОЗ «О мерах по профилактике коррупции в Новосибирской области», руководствуясь распоряжением Правительства Новосибирской области от 03.05.2012 № 109-р «О плане против</w:t>
      </w:r>
      <w:r>
        <w:rPr>
          <w:sz w:val="28"/>
          <w:szCs w:val="28"/>
        </w:rPr>
        <w:t>одействия коррупции на 2016</w:t>
      </w:r>
      <w:r w:rsidRPr="00497F1C">
        <w:rPr>
          <w:sz w:val="28"/>
          <w:szCs w:val="28"/>
        </w:rPr>
        <w:t xml:space="preserve"> годы», в целях предупреждения причин и условий, порождающих коррупцию в администр</w:t>
      </w:r>
      <w:r>
        <w:rPr>
          <w:sz w:val="28"/>
          <w:szCs w:val="28"/>
        </w:rPr>
        <w:t xml:space="preserve">ации  Нижнекаменского </w:t>
      </w:r>
      <w:r w:rsidRPr="00497F1C">
        <w:rPr>
          <w:sz w:val="28"/>
          <w:szCs w:val="28"/>
        </w:rPr>
        <w:t xml:space="preserve"> сельсовета,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        ПОСТАНОВЛЯЮ: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       1.</w:t>
      </w:r>
      <w:r w:rsidRPr="00497F1C">
        <w:rPr>
          <w:sz w:val="14"/>
          <w:szCs w:val="14"/>
        </w:rPr>
        <w:t xml:space="preserve">    </w:t>
      </w:r>
      <w:r w:rsidRPr="00497F1C">
        <w:rPr>
          <w:sz w:val="28"/>
          <w:szCs w:val="28"/>
        </w:rPr>
        <w:t>Утвердить прилагаемый план мероприятий по предупреждению и противодействию корру</w:t>
      </w:r>
      <w:r>
        <w:rPr>
          <w:sz w:val="28"/>
          <w:szCs w:val="28"/>
        </w:rPr>
        <w:t xml:space="preserve">пции в администрации Нижнекаменского  сельсовета на 2017 </w:t>
      </w:r>
      <w:r w:rsidRPr="00497F1C">
        <w:rPr>
          <w:sz w:val="28"/>
          <w:szCs w:val="28"/>
        </w:rPr>
        <w:t>год (далее-</w:t>
      </w:r>
      <w:r>
        <w:rPr>
          <w:sz w:val="28"/>
          <w:szCs w:val="28"/>
        </w:rPr>
        <w:t xml:space="preserve"> </w:t>
      </w:r>
      <w:r w:rsidRPr="00497F1C">
        <w:rPr>
          <w:sz w:val="28"/>
          <w:szCs w:val="28"/>
        </w:rPr>
        <w:t>План).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       2.</w:t>
      </w:r>
      <w:r w:rsidRPr="00497F1C">
        <w:rPr>
          <w:sz w:val="14"/>
          <w:szCs w:val="14"/>
        </w:rPr>
        <w:t xml:space="preserve">    </w:t>
      </w:r>
      <w:r w:rsidRPr="00497F1C">
        <w:rPr>
          <w:sz w:val="28"/>
          <w:szCs w:val="28"/>
        </w:rPr>
        <w:t>Контроль за исполнением постановления оставляю за собой.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pPr>
        <w:rPr>
          <w:sz w:val="28"/>
          <w:szCs w:val="28"/>
        </w:rPr>
      </w:pPr>
      <w:r>
        <w:rPr>
          <w:sz w:val="28"/>
          <w:szCs w:val="28"/>
        </w:rPr>
        <w:t xml:space="preserve">Глава Нижнекаменского </w:t>
      </w:r>
      <w:r w:rsidRPr="00497F1C">
        <w:rPr>
          <w:sz w:val="28"/>
          <w:szCs w:val="28"/>
        </w:rPr>
        <w:t>сельсовета </w:t>
      </w:r>
    </w:p>
    <w:p w:rsidR="005069DD" w:rsidRPr="00497F1C" w:rsidRDefault="005069DD" w:rsidP="00114E85">
      <w:pPr>
        <w:jc w:val="both"/>
      </w:pPr>
      <w:r w:rsidRPr="00497F1C">
        <w:rPr>
          <w:sz w:val="28"/>
          <w:szCs w:val="28"/>
        </w:rPr>
        <w:t>Ордынского района Новосибирской области                        </w:t>
      </w:r>
      <w:r>
        <w:rPr>
          <w:sz w:val="28"/>
          <w:szCs w:val="28"/>
        </w:rPr>
        <w:t xml:space="preserve">Е.А Герасимова 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pPr>
        <w:rPr>
          <w:sz w:val="28"/>
          <w:szCs w:val="28"/>
        </w:rPr>
      </w:pPr>
      <w:r w:rsidRPr="00497F1C">
        <w:rPr>
          <w:sz w:val="28"/>
          <w:szCs w:val="28"/>
        </w:rPr>
        <w:t> </w:t>
      </w:r>
    </w:p>
    <w:p w:rsidR="005069DD" w:rsidRPr="00497F1C" w:rsidRDefault="005069DD" w:rsidP="00114E85">
      <w:pPr>
        <w:rPr>
          <w:sz w:val="28"/>
          <w:szCs w:val="28"/>
        </w:rPr>
      </w:pPr>
    </w:p>
    <w:p w:rsidR="005069DD" w:rsidRPr="00497F1C" w:rsidRDefault="005069DD" w:rsidP="00114E85">
      <w:pPr>
        <w:rPr>
          <w:sz w:val="28"/>
          <w:szCs w:val="28"/>
        </w:rPr>
      </w:pPr>
    </w:p>
    <w:p w:rsidR="005069DD" w:rsidRPr="00497F1C" w:rsidRDefault="005069DD" w:rsidP="00114E85"/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p w:rsidR="005069DD" w:rsidRPr="00497F1C" w:rsidRDefault="005069DD" w:rsidP="00114E85"/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4632"/>
        <w:gridCol w:w="4831"/>
      </w:tblGrid>
      <w:tr w:rsidR="005069DD" w:rsidRPr="00497F1C">
        <w:trPr>
          <w:trHeight w:val="1134"/>
        </w:trPr>
        <w:tc>
          <w:tcPr>
            <w:tcW w:w="46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sz w:val="36"/>
                <w:szCs w:val="36"/>
              </w:rPr>
              <w:t> </w:t>
            </w:r>
          </w:p>
        </w:tc>
        <w:tc>
          <w:tcPr>
            <w:tcW w:w="4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 xml:space="preserve">УТВЕРЖДЕН </w:t>
            </w:r>
          </w:p>
          <w:p w:rsidR="005069DD" w:rsidRPr="00497F1C" w:rsidRDefault="005069DD">
            <w:pPr>
              <w:spacing w:line="276" w:lineRule="auto"/>
            </w:pPr>
            <w:r w:rsidRPr="00497F1C">
              <w:rPr>
                <w:sz w:val="28"/>
                <w:szCs w:val="28"/>
              </w:rPr>
              <w:t>постанов</w:t>
            </w:r>
            <w:r>
              <w:rPr>
                <w:sz w:val="28"/>
                <w:szCs w:val="28"/>
              </w:rPr>
              <w:t xml:space="preserve">лением администрации  Нижнекаменского </w:t>
            </w:r>
            <w:r w:rsidRPr="00497F1C">
              <w:rPr>
                <w:sz w:val="28"/>
                <w:szCs w:val="28"/>
              </w:rPr>
              <w:t xml:space="preserve"> сельсовета</w:t>
            </w:r>
          </w:p>
          <w:p w:rsidR="005069DD" w:rsidRPr="00497F1C" w:rsidRDefault="005069DD" w:rsidP="00A92A96">
            <w:pPr>
              <w:spacing w:line="276" w:lineRule="auto"/>
            </w:pPr>
            <w:r>
              <w:rPr>
                <w:sz w:val="28"/>
                <w:szCs w:val="28"/>
              </w:rPr>
              <w:t>от 20.02.2017</w:t>
            </w:r>
            <w:r w:rsidRPr="00497F1C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</w:t>
            </w:r>
          </w:p>
        </w:tc>
      </w:tr>
    </w:tbl>
    <w:p w:rsidR="005069DD" w:rsidRPr="00497F1C" w:rsidRDefault="005069DD" w:rsidP="00114E85"/>
    <w:p w:rsidR="005069DD" w:rsidRPr="00497F1C" w:rsidRDefault="005069DD" w:rsidP="00114E85">
      <w:pPr>
        <w:jc w:val="center"/>
      </w:pPr>
      <w:r w:rsidRPr="00497F1C">
        <w:rPr>
          <w:sz w:val="28"/>
          <w:szCs w:val="28"/>
        </w:rPr>
        <w:t>План мероприятий по предупреждению и  противодействию корру</w:t>
      </w:r>
      <w:r>
        <w:rPr>
          <w:sz w:val="28"/>
          <w:szCs w:val="28"/>
        </w:rPr>
        <w:t xml:space="preserve">пции в администрации  Нижнекаменского  сельсовета на 2017 </w:t>
      </w:r>
      <w:r w:rsidRPr="00497F1C">
        <w:rPr>
          <w:sz w:val="28"/>
          <w:szCs w:val="28"/>
        </w:rPr>
        <w:t>год</w:t>
      </w:r>
    </w:p>
    <w:p w:rsidR="005069DD" w:rsidRPr="00497F1C" w:rsidRDefault="005069DD" w:rsidP="00114E85">
      <w:r w:rsidRPr="00497F1C">
        <w:rPr>
          <w:sz w:val="28"/>
          <w:szCs w:val="28"/>
        </w:rPr>
        <w:t> </w:t>
      </w: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A0"/>
      </w:tblPr>
      <w:tblGrid>
        <w:gridCol w:w="716"/>
        <w:gridCol w:w="3927"/>
        <w:gridCol w:w="2411"/>
        <w:gridCol w:w="97"/>
        <w:gridCol w:w="2312"/>
      </w:tblGrid>
      <w:tr w:rsidR="005069DD" w:rsidRPr="00497F1C"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sz w:val="28"/>
                <w:szCs w:val="28"/>
              </w:rPr>
              <w:t>№</w:t>
            </w:r>
          </w:p>
          <w:p w:rsidR="005069DD" w:rsidRPr="00497F1C" w:rsidRDefault="005069DD">
            <w:pPr>
              <w:spacing w:line="276" w:lineRule="auto"/>
            </w:pPr>
            <w:r w:rsidRPr="00497F1C">
              <w:rPr>
                <w:sz w:val="28"/>
                <w:szCs w:val="28"/>
              </w:rPr>
              <w:t>пп</w:t>
            </w:r>
          </w:p>
        </w:tc>
        <w:tc>
          <w:tcPr>
            <w:tcW w:w="40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24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Ответственный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Сроки</w:t>
            </w:r>
          </w:p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исполнения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8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</w:pPr>
            <w:r w:rsidRPr="00497F1C">
              <w:rPr>
                <w:b/>
                <w:bCs/>
                <w:sz w:val="28"/>
                <w:szCs w:val="28"/>
              </w:rPr>
              <w:t>Нормативно правовое и организационное обеспечение предупреждения и противодействия коррупции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1.1.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Подготовка проектов муниципальных правовых</w:t>
            </w:r>
            <w:r>
              <w:rPr>
                <w:sz w:val="28"/>
                <w:szCs w:val="28"/>
              </w:rPr>
              <w:t xml:space="preserve"> актов администрации  Нижнекаменского </w:t>
            </w:r>
            <w:r w:rsidRPr="00497F1C">
              <w:rPr>
                <w:sz w:val="28"/>
                <w:szCs w:val="28"/>
              </w:rPr>
              <w:t xml:space="preserve"> сельсовета, направленных на исполнение Федерального закона «О противодействии коррупции» и других нормативных правовых актов Российской Федерации по вопросам противодействия коррупции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1.2.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Подготовка изменений в действующие нормативны</w:t>
            </w:r>
            <w:r>
              <w:rPr>
                <w:sz w:val="28"/>
                <w:szCs w:val="28"/>
              </w:rPr>
              <w:t xml:space="preserve">е акты администрации  Нижнекаменского </w:t>
            </w:r>
            <w:r w:rsidRPr="00497F1C">
              <w:rPr>
                <w:sz w:val="28"/>
                <w:szCs w:val="28"/>
              </w:rPr>
              <w:t xml:space="preserve"> сельсовета  по совершенствованию правового регулирования противодействия коррупции, в соответствии с изменениями, вносимые в федеральное и областное законодательство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1.3.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4"/>
                <w:sz w:val="28"/>
                <w:szCs w:val="28"/>
              </w:rPr>
              <w:t>Проведение антикоррупционной экспертизы нормативно правовых актов и проектов нормативно правовых</w:t>
            </w:r>
            <w:r>
              <w:rPr>
                <w:spacing w:val="-4"/>
                <w:sz w:val="28"/>
                <w:szCs w:val="28"/>
              </w:rPr>
              <w:t xml:space="preserve"> актов администрации  Нижнекаменского </w:t>
            </w:r>
            <w:r w:rsidRPr="00497F1C">
              <w:rPr>
                <w:spacing w:val="-4"/>
                <w:sz w:val="28"/>
                <w:szCs w:val="28"/>
              </w:rPr>
              <w:t xml:space="preserve"> сельсове</w:t>
            </w:r>
            <w:r>
              <w:rPr>
                <w:spacing w:val="-4"/>
                <w:sz w:val="28"/>
                <w:szCs w:val="28"/>
              </w:rPr>
              <w:t>та, Совета депутатов Нижнекаменского</w:t>
            </w:r>
            <w:r w:rsidRPr="00497F1C">
              <w:rPr>
                <w:spacing w:val="-4"/>
                <w:sz w:val="28"/>
                <w:szCs w:val="28"/>
              </w:rPr>
              <w:t xml:space="preserve"> сельсовета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в течение планируемого периода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1.4.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Организация работ по обеспечению регистрации муниципальных нормативных правовых</w:t>
            </w:r>
            <w:r>
              <w:rPr>
                <w:sz w:val="28"/>
                <w:szCs w:val="28"/>
              </w:rPr>
              <w:t xml:space="preserve"> актов администрации  Нижнекаменского </w:t>
            </w:r>
            <w:r w:rsidRPr="00497F1C">
              <w:rPr>
                <w:sz w:val="28"/>
                <w:szCs w:val="28"/>
              </w:rPr>
              <w:t xml:space="preserve"> сельсовета в соответствующем реестре нормативных правовых актов органов местного самоуправления Новосибирской области</w:t>
            </w: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50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31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8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Совершенствование муниципального управления в целях предупреждения противодействия коррупции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2.1.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5"/>
                <w:sz w:val="28"/>
                <w:szCs w:val="28"/>
              </w:rPr>
              <w:t>Предоставление муниципальных услуг в электронной форме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2.2.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0748EF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 xml:space="preserve"> Осуществление мероприятий по совершенствованию системы учета муни</w:t>
            </w:r>
            <w:r>
              <w:rPr>
                <w:sz w:val="28"/>
                <w:szCs w:val="28"/>
              </w:rPr>
              <w:t>ципального имущества Нижнекаменского</w:t>
            </w:r>
            <w:r w:rsidRPr="00497F1C">
              <w:rPr>
                <w:sz w:val="28"/>
                <w:szCs w:val="28"/>
              </w:rPr>
              <w:t xml:space="preserve"> сельсовета и оценка эффективности его использования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2.3.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Default="005069DD" w:rsidP="000748EF">
            <w:pPr>
              <w:spacing w:line="276" w:lineRule="auto"/>
              <w:rPr>
                <w:color w:val="000000"/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Мониторинг соблюдения требований Федерального закона от 5апреля 2013 года № 44-ФЗ «О контрактной системе в сфере закупок товаров, работ, услуг для обеспечения государственных и муниципальных нужд» в целях противодействия коррупции</w:t>
            </w:r>
          </w:p>
          <w:p w:rsidR="005069DD" w:rsidRDefault="005069DD" w:rsidP="000748EF">
            <w:pPr>
              <w:spacing w:line="276" w:lineRule="auto"/>
              <w:rPr>
                <w:color w:val="000000"/>
                <w:sz w:val="28"/>
                <w:szCs w:val="28"/>
              </w:rPr>
            </w:pPr>
          </w:p>
          <w:p w:rsidR="005069DD" w:rsidRPr="00497F1C" w:rsidRDefault="005069DD" w:rsidP="000748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8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pacing w:val="-2"/>
                <w:sz w:val="28"/>
                <w:szCs w:val="28"/>
              </w:rPr>
              <w:t>Усиление антикоррупционной составляющей в кадровой работе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3"/>
                <w:sz w:val="28"/>
                <w:szCs w:val="28"/>
              </w:rPr>
              <w:t>Мониторинг соблюдения муни</w:t>
            </w:r>
            <w:r>
              <w:rPr>
                <w:spacing w:val="-3"/>
                <w:sz w:val="28"/>
                <w:szCs w:val="28"/>
              </w:rPr>
              <w:t>ципальными служащими Нижнекаменского</w:t>
            </w:r>
            <w:r w:rsidRPr="00497F1C">
              <w:rPr>
                <w:spacing w:val="-3"/>
                <w:sz w:val="28"/>
                <w:szCs w:val="28"/>
              </w:rPr>
              <w:t xml:space="preserve"> сельсовета Кодекса этики и служебного поведения муниципальных служащих 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соблюдению требований к служебному поведению  муници</w:t>
            </w:r>
            <w:r>
              <w:rPr>
                <w:sz w:val="28"/>
                <w:szCs w:val="28"/>
              </w:rPr>
              <w:t>пальных служащих  Нижнекаменского</w:t>
            </w:r>
            <w:r w:rsidRPr="00497F1C">
              <w:rPr>
                <w:sz w:val="28"/>
                <w:szCs w:val="28"/>
              </w:rPr>
              <w:t xml:space="preserve"> сельсовета и урегулированию конфликта интересов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3.2.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3"/>
                <w:sz w:val="28"/>
                <w:szCs w:val="28"/>
              </w:rPr>
              <w:t xml:space="preserve">Проведение проверок по соблюдению </w:t>
            </w:r>
            <w:r w:rsidRPr="00497F1C">
              <w:rPr>
                <w:spacing w:val="-1"/>
                <w:sz w:val="28"/>
                <w:szCs w:val="28"/>
              </w:rPr>
              <w:t xml:space="preserve">муниципальными служащими запретов и </w:t>
            </w:r>
            <w:r w:rsidRPr="00497F1C">
              <w:rPr>
                <w:spacing w:val="-5"/>
                <w:sz w:val="28"/>
                <w:szCs w:val="28"/>
              </w:rPr>
              <w:t xml:space="preserve">ограничений, установленных </w:t>
            </w:r>
            <w:r w:rsidRPr="00497F1C">
              <w:rPr>
                <w:sz w:val="28"/>
                <w:szCs w:val="28"/>
              </w:rPr>
              <w:t xml:space="preserve">ФЗ от 02.03.2007 № 25-ФЗ. «О </w:t>
            </w:r>
            <w:r w:rsidRPr="00497F1C">
              <w:rPr>
                <w:spacing w:val="-1"/>
                <w:sz w:val="28"/>
                <w:szCs w:val="28"/>
              </w:rPr>
              <w:t xml:space="preserve">муниципальной службе в Российской </w:t>
            </w:r>
            <w:r w:rsidRPr="00497F1C">
              <w:rPr>
                <w:sz w:val="28"/>
                <w:szCs w:val="28"/>
              </w:rPr>
              <w:t>Федерации»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соблюдению требований к служебному поведению  му</w:t>
            </w:r>
            <w:r>
              <w:rPr>
                <w:sz w:val="28"/>
                <w:szCs w:val="28"/>
              </w:rPr>
              <w:t>ниципальных служащих  Нижнекаменского</w:t>
            </w:r>
            <w:r w:rsidRPr="00497F1C">
              <w:rPr>
                <w:sz w:val="28"/>
                <w:szCs w:val="28"/>
              </w:rPr>
              <w:t xml:space="preserve"> сельсовета и урегулированию конфликта интересов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3.3.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Проведение       проверок      достоверности представляемых                муниципальными служащими сведений о доходах, имуществе и          обязательствах         имущественного характера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соблюдению требований к служебному поведению  мун</w:t>
            </w:r>
            <w:r>
              <w:rPr>
                <w:sz w:val="28"/>
                <w:szCs w:val="28"/>
              </w:rPr>
              <w:t xml:space="preserve">иципальных служащих Нижнекаменского </w:t>
            </w:r>
            <w:r w:rsidRPr="00497F1C">
              <w:rPr>
                <w:sz w:val="28"/>
                <w:szCs w:val="28"/>
              </w:rPr>
              <w:t>сельсовета и урегулированию конфликта интересов</w:t>
            </w:r>
          </w:p>
          <w:p w:rsidR="005069DD" w:rsidRDefault="005069DD">
            <w:pPr>
              <w:spacing w:line="276" w:lineRule="auto"/>
              <w:rPr>
                <w:sz w:val="28"/>
                <w:szCs w:val="28"/>
              </w:rPr>
            </w:pP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   результатам ежегодно представ</w:t>
            </w:r>
            <w:r w:rsidRPr="00497F1C">
              <w:rPr>
                <w:color w:val="000000"/>
                <w:sz w:val="28"/>
                <w:szCs w:val="28"/>
              </w:rPr>
              <w:softHyphen/>
              <w:t>ляемых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 xml:space="preserve">сведений          о доходах, имуществе       и обязательствах имущественного характера 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3.4.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Проведение  проверок         соблюдения муниципальными     служащими     порядка предварительного          уведомления         о выполнении иной оплачиваемой работы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по урегулированию конфликта интересов в отношении муниципальных служащих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               мере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поступления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информации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 поручению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Главы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Нижнекаменского </w:t>
            </w:r>
            <w:r w:rsidRPr="00497F1C">
              <w:rPr>
                <w:color w:val="000000"/>
                <w:sz w:val="28"/>
                <w:szCs w:val="28"/>
              </w:rPr>
              <w:t>сельсовета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3.5.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Проведение проверок   по    соблюдению муниципальными         служащими    общих принципов служебного поведения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соблюдению требований к служебному поведению  му</w:t>
            </w:r>
            <w:r>
              <w:rPr>
                <w:sz w:val="28"/>
                <w:szCs w:val="28"/>
              </w:rPr>
              <w:t xml:space="preserve">ниципальных служащих  Нижнекаменского </w:t>
            </w:r>
            <w:r w:rsidRPr="00497F1C">
              <w:rPr>
                <w:sz w:val="28"/>
                <w:szCs w:val="28"/>
              </w:rPr>
              <w:t xml:space="preserve"> сельсовета и урегулированию конфликта интересов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               мере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поступления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информации    о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нарушениях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муниципальными служащими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общих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принципов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служебного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поведения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3.6.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5"/>
                <w:sz w:val="28"/>
                <w:szCs w:val="28"/>
              </w:rPr>
              <w:t>Размещение в инфомационно-телекоммуникационной сети Интернет н</w:t>
            </w:r>
            <w:r>
              <w:rPr>
                <w:spacing w:val="-5"/>
                <w:sz w:val="28"/>
                <w:szCs w:val="28"/>
              </w:rPr>
              <w:t xml:space="preserve">а официальном сайте Нижнекаменского </w:t>
            </w:r>
            <w:r w:rsidRPr="00497F1C">
              <w:rPr>
                <w:spacing w:val="-5"/>
                <w:sz w:val="28"/>
                <w:szCs w:val="28"/>
              </w:rPr>
              <w:t>сельсовета сведений о доходах, имуществе и обязательствах имущественного характера, предоставляемые муниципальными служащими, включенные в перечни установленные нормативн</w:t>
            </w:r>
            <w:r>
              <w:rPr>
                <w:spacing w:val="-5"/>
                <w:sz w:val="28"/>
                <w:szCs w:val="28"/>
              </w:rPr>
              <w:t xml:space="preserve">ыми правовыми актами  Нижнекаменского </w:t>
            </w:r>
            <w:r w:rsidRPr="00497F1C">
              <w:rPr>
                <w:spacing w:val="-5"/>
                <w:sz w:val="28"/>
                <w:szCs w:val="28"/>
              </w:rPr>
              <w:t xml:space="preserve"> сельсовета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Ежегодно до 14 </w:t>
            </w:r>
            <w:r w:rsidRPr="00497F1C">
              <w:rPr>
                <w:sz w:val="28"/>
                <w:szCs w:val="28"/>
              </w:rPr>
              <w:t>мая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3.7.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3"/>
                <w:sz w:val="28"/>
                <w:szCs w:val="28"/>
              </w:rPr>
              <w:t>Обеспечение уведомления муниципальными слу</w:t>
            </w:r>
            <w:r>
              <w:rPr>
                <w:spacing w:val="-3"/>
                <w:sz w:val="28"/>
                <w:szCs w:val="28"/>
              </w:rPr>
              <w:t xml:space="preserve">жащими администрации  Нижнекаменского </w:t>
            </w:r>
            <w:r w:rsidRPr="00497F1C">
              <w:rPr>
                <w:spacing w:val="-3"/>
                <w:sz w:val="28"/>
                <w:szCs w:val="28"/>
              </w:rPr>
              <w:t xml:space="preserve"> сельсовета представителя нанимателя о фактах обращения в целях склонения муниципального служащего к совершению коррупционных правонарушений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3.8.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color w:val="000000"/>
                <w:sz w:val="28"/>
                <w:szCs w:val="28"/>
              </w:rPr>
              <w:t>Обеспечение деятельности комиссии по соблюдению требований к служебному поведению и урегулированию конфликта инте</w:t>
            </w:r>
            <w:r>
              <w:rPr>
                <w:color w:val="000000"/>
                <w:sz w:val="28"/>
                <w:szCs w:val="28"/>
              </w:rPr>
              <w:t xml:space="preserve">ресов администрации Нижнекаменского </w:t>
            </w:r>
            <w:r w:rsidRPr="00497F1C">
              <w:rPr>
                <w:color w:val="000000"/>
                <w:sz w:val="28"/>
                <w:szCs w:val="28"/>
              </w:rPr>
              <w:t>сельсовета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администрация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Нижнекаменского</w:t>
            </w:r>
            <w:r w:rsidRPr="00497F1C">
              <w:rPr>
                <w:sz w:val="28"/>
                <w:szCs w:val="28"/>
              </w:rPr>
              <w:t xml:space="preserve"> сельсовета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8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Организация взаимодействия с населением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4.1.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3"/>
                <w:sz w:val="28"/>
                <w:szCs w:val="28"/>
              </w:rPr>
              <w:t xml:space="preserve">Создание на </w:t>
            </w:r>
            <w:r>
              <w:rPr>
                <w:spacing w:val="-3"/>
                <w:sz w:val="28"/>
                <w:szCs w:val="28"/>
              </w:rPr>
              <w:t xml:space="preserve">сайте администрации Нижнекаменского </w:t>
            </w:r>
            <w:r w:rsidRPr="00497F1C">
              <w:rPr>
                <w:spacing w:val="-3"/>
                <w:sz w:val="28"/>
                <w:szCs w:val="28"/>
              </w:rPr>
              <w:t>сельсовета раздела для размещения информации о мероприятиях по противодействию коррупции «Противодействие коррупции»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497F1C">
              <w:rPr>
                <w:sz w:val="28"/>
                <w:szCs w:val="28"/>
              </w:rPr>
              <w:t xml:space="preserve"> год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4.2.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5"/>
                <w:sz w:val="28"/>
                <w:szCs w:val="28"/>
              </w:rPr>
              <w:t>Размещение на официальном</w:t>
            </w:r>
            <w:r>
              <w:rPr>
                <w:spacing w:val="-5"/>
                <w:sz w:val="28"/>
                <w:szCs w:val="28"/>
              </w:rPr>
              <w:t xml:space="preserve"> сайте администрации  Нижнекаменского </w:t>
            </w:r>
            <w:r w:rsidRPr="00497F1C">
              <w:rPr>
                <w:spacing w:val="-5"/>
                <w:sz w:val="28"/>
                <w:szCs w:val="28"/>
              </w:rPr>
              <w:t xml:space="preserve"> сельсовета информации о фактах коррупционных проявлений и  реагирования на них; размещение материалов антикоррупционной направленности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 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844" w:type="dxa"/>
            <w:gridSpan w:val="4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b/>
                <w:bCs/>
                <w:sz w:val="28"/>
                <w:szCs w:val="28"/>
              </w:rPr>
              <w:t>Антикоррупционное образование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5.1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pacing w:val="-3"/>
                <w:sz w:val="28"/>
                <w:szCs w:val="28"/>
              </w:rPr>
              <w:t xml:space="preserve">Участие в образовательных программах </w:t>
            </w:r>
            <w:r w:rsidRPr="00497F1C">
              <w:rPr>
                <w:spacing w:val="-5"/>
                <w:sz w:val="28"/>
                <w:szCs w:val="28"/>
              </w:rPr>
              <w:t xml:space="preserve">повышения квалификации муниципальных </w:t>
            </w:r>
            <w:r w:rsidRPr="00497F1C">
              <w:rPr>
                <w:spacing w:val="-3"/>
                <w:sz w:val="28"/>
                <w:szCs w:val="28"/>
              </w:rPr>
              <w:t xml:space="preserve">служащих и в семинарах по вопросам предупреждения коррупции в органах </w:t>
            </w:r>
            <w:r w:rsidRPr="00497F1C">
              <w:rPr>
                <w:sz w:val="28"/>
                <w:szCs w:val="28"/>
              </w:rPr>
              <w:t>местного самоуправления.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специалисты администрации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в соответствии</w:t>
            </w:r>
          </w:p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с планом повышения квалификации и организации семинаров</w:t>
            </w:r>
          </w:p>
        </w:tc>
      </w:tr>
      <w:tr w:rsidR="005069DD" w:rsidRPr="00497F1C">
        <w:tc>
          <w:tcPr>
            <w:tcW w:w="72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5.2</w:t>
            </w:r>
          </w:p>
        </w:tc>
        <w:tc>
          <w:tcPr>
            <w:tcW w:w="40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 w:rsidP="00C815BC">
            <w:pPr>
              <w:pStyle w:val="NoSpacing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Подготовка и размещение в газете органов мес</w:t>
            </w:r>
            <w:r>
              <w:rPr>
                <w:sz w:val="28"/>
                <w:szCs w:val="28"/>
              </w:rPr>
              <w:t>тного самоуправления Нижнекаменского  сельсовета «Сельская Новь</w:t>
            </w:r>
            <w:r w:rsidRPr="00497F1C">
              <w:rPr>
                <w:sz w:val="28"/>
                <w:szCs w:val="28"/>
              </w:rPr>
              <w:t>»</w:t>
            </w:r>
            <w:r w:rsidRPr="00497F1C">
              <w:rPr>
                <w:spacing w:val="-3"/>
                <w:sz w:val="28"/>
                <w:szCs w:val="28"/>
              </w:rPr>
              <w:t xml:space="preserve"> публикаций по вопросам борьбы с </w:t>
            </w:r>
            <w:r w:rsidRPr="00497F1C">
              <w:rPr>
                <w:sz w:val="28"/>
                <w:szCs w:val="28"/>
              </w:rPr>
              <w:t>коррупцией.</w:t>
            </w:r>
          </w:p>
        </w:tc>
        <w:tc>
          <w:tcPr>
            <w:tcW w:w="24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комиссия по противодействию коррупции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69DD" w:rsidRPr="00497F1C" w:rsidRDefault="005069DD">
            <w:pPr>
              <w:spacing w:line="276" w:lineRule="auto"/>
              <w:rPr>
                <w:sz w:val="28"/>
                <w:szCs w:val="28"/>
              </w:rPr>
            </w:pPr>
            <w:r w:rsidRPr="00497F1C">
              <w:rPr>
                <w:sz w:val="28"/>
                <w:szCs w:val="28"/>
              </w:rPr>
              <w:t>постоянно</w:t>
            </w:r>
          </w:p>
        </w:tc>
      </w:tr>
    </w:tbl>
    <w:p w:rsidR="005069DD" w:rsidRPr="00497F1C" w:rsidRDefault="005069DD"/>
    <w:sectPr w:rsidR="005069DD" w:rsidRPr="00497F1C" w:rsidSect="00C215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4E85"/>
    <w:rsid w:val="00071DBD"/>
    <w:rsid w:val="000748EF"/>
    <w:rsid w:val="00114E85"/>
    <w:rsid w:val="00331043"/>
    <w:rsid w:val="00497F1C"/>
    <w:rsid w:val="004C1895"/>
    <w:rsid w:val="005069DD"/>
    <w:rsid w:val="0052525C"/>
    <w:rsid w:val="00525CA5"/>
    <w:rsid w:val="005F21C5"/>
    <w:rsid w:val="006B6FFD"/>
    <w:rsid w:val="006D6AF3"/>
    <w:rsid w:val="00761F80"/>
    <w:rsid w:val="008F141C"/>
    <w:rsid w:val="00A73F92"/>
    <w:rsid w:val="00A92A96"/>
    <w:rsid w:val="00C2159A"/>
    <w:rsid w:val="00C815BC"/>
    <w:rsid w:val="00C90CE2"/>
    <w:rsid w:val="00D3467C"/>
    <w:rsid w:val="00DF47E5"/>
    <w:rsid w:val="00E764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85"/>
    <w:rPr>
      <w:rFonts w:ascii="Times New Roman" w:eastAsia="Times New Roman" w:hAnsi="Times New Roman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815BC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91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251</TotalTime>
  <Pages>7</Pages>
  <Words>1094</Words>
  <Characters>6242</Characters>
  <Application>Microsoft Office Outlook</Application>
  <DocSecurity>0</DocSecurity>
  <Lines>0</Lines>
  <Paragraphs>0</Paragraphs>
  <ScaleCrop>false</ScaleCrop>
  <Company>SamForum.ws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Владелец</cp:lastModifiedBy>
  <cp:revision>7</cp:revision>
  <cp:lastPrinted>2017-02-20T04:17:00Z</cp:lastPrinted>
  <dcterms:created xsi:type="dcterms:W3CDTF">2014-03-28T04:21:00Z</dcterms:created>
  <dcterms:modified xsi:type="dcterms:W3CDTF">2017-02-20T04:18:00Z</dcterms:modified>
</cp:coreProperties>
</file>