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84" w:rsidRDefault="00CF7384" w:rsidP="0077188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CF7384" w:rsidRDefault="00CF7384" w:rsidP="007718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НИЖНЕКАМЕНСКОГО СЕЛЬСОВЕТА</w:t>
      </w:r>
    </w:p>
    <w:p w:rsidR="00CF7384" w:rsidRDefault="00CF7384" w:rsidP="0077188A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CF7384" w:rsidRDefault="00CF7384" w:rsidP="006862E2">
      <w:pPr>
        <w:jc w:val="center"/>
        <w:rPr>
          <w:sz w:val="28"/>
          <w:szCs w:val="28"/>
        </w:rPr>
      </w:pPr>
    </w:p>
    <w:p w:rsidR="00CF7384" w:rsidRPr="00713D19" w:rsidRDefault="00CF7384" w:rsidP="006862E2">
      <w:pPr>
        <w:jc w:val="center"/>
        <w:rPr>
          <w:sz w:val="28"/>
          <w:szCs w:val="28"/>
        </w:rPr>
      </w:pPr>
    </w:p>
    <w:p w:rsidR="00CF7384" w:rsidRDefault="00CF7384" w:rsidP="006862E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 О С Т А Н О В Л Е Н И Е </w:t>
      </w:r>
    </w:p>
    <w:p w:rsidR="00CF7384" w:rsidRDefault="00CF7384" w:rsidP="006862E2">
      <w:pPr>
        <w:jc w:val="center"/>
        <w:rPr>
          <w:b/>
          <w:bCs/>
          <w:sz w:val="32"/>
          <w:szCs w:val="32"/>
        </w:rPr>
      </w:pPr>
    </w:p>
    <w:p w:rsidR="00CF7384" w:rsidRDefault="00CF7384" w:rsidP="006862E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16.05.2017г.                                                                                  № 14а</w:t>
      </w:r>
    </w:p>
    <w:p w:rsidR="00CF7384" w:rsidRDefault="00CF7384" w:rsidP="006862E2">
      <w:pPr>
        <w:jc w:val="center"/>
        <w:rPr>
          <w:sz w:val="28"/>
          <w:szCs w:val="28"/>
        </w:rPr>
      </w:pPr>
    </w:p>
    <w:p w:rsidR="00CF7384" w:rsidRDefault="00CF7384" w:rsidP="006862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  правилах содержания, охраны и воспроизводства зеленых насаждений естественного происхождения на территории Нижнекаменского сельсовета Ордынского района Новосибисркйо области </w:t>
      </w:r>
    </w:p>
    <w:p w:rsidR="00CF7384" w:rsidRDefault="00CF7384" w:rsidP="006862E2">
      <w:pPr>
        <w:jc w:val="center"/>
      </w:pPr>
    </w:p>
    <w:p w:rsidR="00CF7384" w:rsidRDefault="00CF7384" w:rsidP="006862E2">
      <w:pPr>
        <w:jc w:val="center"/>
      </w:pPr>
    </w:p>
    <w:p w:rsidR="00CF7384" w:rsidRDefault="00CF7384" w:rsidP="006862E2">
      <w:pPr>
        <w:jc w:val="both"/>
        <w:rPr>
          <w:sz w:val="28"/>
          <w:szCs w:val="28"/>
        </w:rPr>
      </w:pPr>
      <w:r>
        <w:t xml:space="preserve"> </w:t>
      </w:r>
      <w:r>
        <w:tab/>
      </w:r>
      <w:r w:rsidRPr="00240240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создания и поддержания благоприятной экологической обстановки, сохранения биоразнообразия зеленых насаждений естественного происхождения, для выдачи разрешений на вырубку зеленых насаждений.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1. Создать комиссию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Включить в состав комиссии 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Герасимову Елену Алексеевну – Глава Нижнекаменского сельсовета 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(председатель комиссии)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Бушуеву Анну Егоровну – специалист администрации Нижнекаменского 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сельсовета.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Горелова Александра Николаевича– тракторист МУП Ордынского района   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Новосибирской области .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Зимаева Александра Алексеевича – депутат совета депутатов    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Нижнекаменского сельсовета.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администрации Нижнекаменского сельсовета Ордынского</w:t>
      </w:r>
    </w:p>
    <w:p w:rsidR="00CF7384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района   Новосибирской  области № 31 от 05.07.2013 г. отменить. </w:t>
      </w:r>
    </w:p>
    <w:p w:rsidR="00CF7384" w:rsidRPr="00240240" w:rsidRDefault="00CF7384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4.Контроль за исполнением настоящего  постановления оставляю за собой.</w:t>
      </w:r>
    </w:p>
    <w:p w:rsidR="00CF7384" w:rsidRPr="00240240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rPr>
          <w:sz w:val="28"/>
          <w:szCs w:val="28"/>
        </w:rPr>
      </w:pPr>
    </w:p>
    <w:p w:rsidR="00CF7384" w:rsidRDefault="00CF7384" w:rsidP="006862E2">
      <w:pPr>
        <w:rPr>
          <w:sz w:val="28"/>
          <w:szCs w:val="28"/>
        </w:rPr>
      </w:pPr>
    </w:p>
    <w:p w:rsidR="00CF7384" w:rsidRDefault="00CF7384" w:rsidP="006862E2">
      <w:pPr>
        <w:rPr>
          <w:sz w:val="28"/>
          <w:szCs w:val="28"/>
        </w:rPr>
      </w:pPr>
    </w:p>
    <w:p w:rsidR="00CF7384" w:rsidRDefault="00CF7384" w:rsidP="006862E2">
      <w:pPr>
        <w:rPr>
          <w:sz w:val="28"/>
          <w:szCs w:val="28"/>
        </w:rPr>
      </w:pPr>
    </w:p>
    <w:p w:rsidR="00CF7384" w:rsidRDefault="00CF7384" w:rsidP="00F66121">
      <w:pPr>
        <w:tabs>
          <w:tab w:val="left" w:pos="79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 Нижнекаменского сельсовета  </w:t>
      </w:r>
    </w:p>
    <w:p w:rsidR="00CF7384" w:rsidRDefault="00CF7384" w:rsidP="00F66121">
      <w:pPr>
        <w:tabs>
          <w:tab w:val="left" w:pos="79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CF7384" w:rsidRDefault="00CF7384" w:rsidP="00F66121">
      <w:pPr>
        <w:tabs>
          <w:tab w:val="left" w:pos="79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Е.А. Герасимова</w:t>
      </w:r>
    </w:p>
    <w:p w:rsidR="00CF7384" w:rsidRDefault="00CF7384" w:rsidP="00771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CF7384" w:rsidRDefault="00CF7384" w:rsidP="006862E2">
      <w:pPr>
        <w:jc w:val="right"/>
        <w:rPr>
          <w:sz w:val="28"/>
          <w:szCs w:val="28"/>
        </w:rPr>
      </w:pPr>
    </w:p>
    <w:p w:rsidR="00CF7384" w:rsidRDefault="00CF7384" w:rsidP="006862E2">
      <w:pPr>
        <w:jc w:val="right"/>
        <w:rPr>
          <w:sz w:val="28"/>
          <w:szCs w:val="28"/>
        </w:rPr>
      </w:pPr>
    </w:p>
    <w:p w:rsidR="00CF7384" w:rsidRDefault="00CF7384" w:rsidP="006862E2">
      <w:pPr>
        <w:jc w:val="right"/>
        <w:rPr>
          <w:sz w:val="28"/>
          <w:szCs w:val="28"/>
        </w:rPr>
      </w:pPr>
    </w:p>
    <w:p w:rsidR="00CF7384" w:rsidRDefault="00CF7384" w:rsidP="006862E2">
      <w:pPr>
        <w:jc w:val="right"/>
        <w:rPr>
          <w:sz w:val="28"/>
          <w:szCs w:val="28"/>
        </w:rPr>
      </w:pPr>
    </w:p>
    <w:p w:rsidR="00CF7384" w:rsidRDefault="00CF7384" w:rsidP="006862E2">
      <w:pPr>
        <w:jc w:val="right"/>
        <w:rPr>
          <w:sz w:val="28"/>
          <w:szCs w:val="28"/>
        </w:rPr>
      </w:pPr>
    </w:p>
    <w:p w:rsidR="00CF7384" w:rsidRDefault="00CF7384" w:rsidP="006862E2">
      <w:pPr>
        <w:jc w:val="right"/>
        <w:rPr>
          <w:sz w:val="28"/>
          <w:szCs w:val="28"/>
        </w:rPr>
      </w:pPr>
    </w:p>
    <w:p w:rsidR="00CF7384" w:rsidRDefault="00CF7384" w:rsidP="006862E2">
      <w:pPr>
        <w:jc w:val="right"/>
        <w:rPr>
          <w:sz w:val="28"/>
          <w:szCs w:val="28"/>
        </w:rPr>
      </w:pPr>
    </w:p>
    <w:p w:rsidR="00CF7384" w:rsidRDefault="00CF7384" w:rsidP="006862E2">
      <w:pPr>
        <w:jc w:val="right"/>
        <w:rPr>
          <w:sz w:val="28"/>
          <w:szCs w:val="28"/>
        </w:rPr>
      </w:pPr>
    </w:p>
    <w:p w:rsidR="00CF7384" w:rsidRDefault="00CF7384" w:rsidP="006862E2">
      <w:pPr>
        <w:jc w:val="right"/>
        <w:rPr>
          <w:sz w:val="28"/>
          <w:szCs w:val="28"/>
        </w:rPr>
      </w:pPr>
    </w:p>
    <w:p w:rsidR="00CF7384" w:rsidRDefault="00CF7384" w:rsidP="006862E2">
      <w:pPr>
        <w:jc w:val="right"/>
        <w:rPr>
          <w:sz w:val="28"/>
          <w:szCs w:val="28"/>
        </w:rPr>
      </w:pPr>
    </w:p>
    <w:p w:rsidR="00CF7384" w:rsidRDefault="00CF7384" w:rsidP="006862E2">
      <w:pPr>
        <w:jc w:val="right"/>
        <w:rPr>
          <w:sz w:val="20"/>
          <w:szCs w:val="20"/>
        </w:rPr>
      </w:pPr>
    </w:p>
    <w:p w:rsidR="00CF7384" w:rsidRDefault="00CF7384" w:rsidP="006862E2">
      <w:pPr>
        <w:jc w:val="right"/>
        <w:rPr>
          <w:sz w:val="20"/>
          <w:szCs w:val="20"/>
        </w:rPr>
      </w:pPr>
    </w:p>
    <w:p w:rsidR="00CF7384" w:rsidRDefault="00CF7384" w:rsidP="006862E2">
      <w:pPr>
        <w:jc w:val="right"/>
        <w:rPr>
          <w:sz w:val="20"/>
          <w:szCs w:val="20"/>
        </w:rPr>
      </w:pPr>
    </w:p>
    <w:p w:rsidR="00CF7384" w:rsidRDefault="00CF7384" w:rsidP="006862E2">
      <w:pPr>
        <w:jc w:val="right"/>
        <w:rPr>
          <w:sz w:val="20"/>
          <w:szCs w:val="20"/>
        </w:rPr>
      </w:pPr>
    </w:p>
    <w:p w:rsidR="00CF7384" w:rsidRDefault="00CF7384" w:rsidP="00CE303E">
      <w:pPr>
        <w:rPr>
          <w:sz w:val="20"/>
          <w:szCs w:val="20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Default="00CF7384" w:rsidP="006862E2">
      <w:pPr>
        <w:jc w:val="both"/>
        <w:rPr>
          <w:sz w:val="28"/>
          <w:szCs w:val="28"/>
        </w:rPr>
      </w:pPr>
    </w:p>
    <w:p w:rsidR="00CF7384" w:rsidRPr="008A0028" w:rsidRDefault="00CF7384" w:rsidP="008A0028">
      <w:pPr>
        <w:jc w:val="both"/>
        <w:rPr>
          <w:sz w:val="28"/>
          <w:szCs w:val="28"/>
        </w:rPr>
      </w:pPr>
    </w:p>
    <w:sectPr w:rsidR="00CF7384" w:rsidRPr="008A0028" w:rsidSect="00F840E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2E2"/>
    <w:rsid w:val="00041D6B"/>
    <w:rsid w:val="000C1A28"/>
    <w:rsid w:val="00102FE7"/>
    <w:rsid w:val="00123A8A"/>
    <w:rsid w:val="0014535A"/>
    <w:rsid w:val="00172DD6"/>
    <w:rsid w:val="001F0006"/>
    <w:rsid w:val="00222BFE"/>
    <w:rsid w:val="00240240"/>
    <w:rsid w:val="002A57FC"/>
    <w:rsid w:val="002B2B66"/>
    <w:rsid w:val="002F5ECD"/>
    <w:rsid w:val="00326BC7"/>
    <w:rsid w:val="003F0D33"/>
    <w:rsid w:val="004A1709"/>
    <w:rsid w:val="005558A3"/>
    <w:rsid w:val="00616715"/>
    <w:rsid w:val="006862E2"/>
    <w:rsid w:val="006F5AF9"/>
    <w:rsid w:val="00713D19"/>
    <w:rsid w:val="0075387D"/>
    <w:rsid w:val="0077188A"/>
    <w:rsid w:val="007812E8"/>
    <w:rsid w:val="007A19A6"/>
    <w:rsid w:val="00812286"/>
    <w:rsid w:val="008201EF"/>
    <w:rsid w:val="00836B55"/>
    <w:rsid w:val="008A0028"/>
    <w:rsid w:val="009A09D8"/>
    <w:rsid w:val="00A1187B"/>
    <w:rsid w:val="00A20F7E"/>
    <w:rsid w:val="00A32990"/>
    <w:rsid w:val="00A730D7"/>
    <w:rsid w:val="00AB3B06"/>
    <w:rsid w:val="00B12287"/>
    <w:rsid w:val="00B84A67"/>
    <w:rsid w:val="00C7033B"/>
    <w:rsid w:val="00C9630A"/>
    <w:rsid w:val="00CE303E"/>
    <w:rsid w:val="00CF7384"/>
    <w:rsid w:val="00D44A11"/>
    <w:rsid w:val="00DC4C88"/>
    <w:rsid w:val="00DD6BAD"/>
    <w:rsid w:val="00E80684"/>
    <w:rsid w:val="00F66121"/>
    <w:rsid w:val="00F840E8"/>
    <w:rsid w:val="00FA61A7"/>
    <w:rsid w:val="00FD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2E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309</TotalTime>
  <Pages>2</Pages>
  <Words>220</Words>
  <Characters>1254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Владелец</cp:lastModifiedBy>
  <cp:revision>14</cp:revision>
  <cp:lastPrinted>2017-07-14T07:22:00Z</cp:lastPrinted>
  <dcterms:created xsi:type="dcterms:W3CDTF">2012-06-22T03:45:00Z</dcterms:created>
  <dcterms:modified xsi:type="dcterms:W3CDTF">2017-07-14T07:22:00Z</dcterms:modified>
</cp:coreProperties>
</file>